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64FEE5" w14:textId="77777777" w:rsidR="00264C90" w:rsidRDefault="00264C90" w:rsidP="00264C90">
      <w:pPr>
        <w:pStyle w:val="HeadASection"/>
        <w:sectPr w:rsidR="00264C90" w:rsidSect="00C9249A">
          <w:headerReference w:type="default" r:id="rId7"/>
          <w:footerReference w:type="default" r:id="rId8"/>
          <w:type w:val="continuous"/>
          <w:pgSz w:w="11907" w:h="16839" w:code="9"/>
          <w:pgMar w:top="1656" w:right="706" w:bottom="1440" w:left="706" w:header="144" w:footer="562" w:gutter="0"/>
          <w:cols w:space="708"/>
          <w:docGrid w:linePitch="360"/>
        </w:sectPr>
      </w:pPr>
      <w:r>
        <w:t xml:space="preserve">UNIT </w:t>
      </w:r>
      <w:r w:rsidRPr="00342B6F">
        <w:t>5</w:t>
      </w:r>
      <w:r>
        <w:t>: Language Test B</w:t>
      </w:r>
    </w:p>
    <w:p w14:paraId="539362F1" w14:textId="77777777" w:rsidR="00264C90" w:rsidRDefault="00264C90" w:rsidP="00264C90">
      <w:pPr>
        <w:pStyle w:val="HeadBSubsection"/>
      </w:pPr>
      <w:r>
        <w:t>Grammar</w:t>
      </w:r>
    </w:p>
    <w:p w14:paraId="5847A9E4" w14:textId="77777777" w:rsidR="00264C90" w:rsidRPr="00763725" w:rsidRDefault="00264C90" w:rsidP="00264C90">
      <w:pPr>
        <w:pStyle w:val="HeadCSubsubsection"/>
      </w:pPr>
      <w:r w:rsidRPr="00763725">
        <w:t xml:space="preserve">Task </w:t>
      </w:r>
      <w:r w:rsidRPr="00342B6F">
        <w:t>1</w:t>
      </w:r>
      <w:r w:rsidRPr="00763725">
        <w:t xml:space="preserve"> </w:t>
      </w:r>
    </w:p>
    <w:p w14:paraId="504D70B6" w14:textId="77777777" w:rsidR="00264C90" w:rsidRDefault="00264C90" w:rsidP="00264C90">
      <w:pPr>
        <w:pStyle w:val="Rubric"/>
        <w:rPr>
          <w:rFonts w:eastAsia="Calibri"/>
          <w:lang w:val="en-AU" w:eastAsia="en-US"/>
        </w:rPr>
      </w:pPr>
      <w:r w:rsidRPr="00C50CFD">
        <w:rPr>
          <w:rFonts w:eastAsia="Calibri"/>
          <w:lang w:val="en-AU" w:eastAsia="en-US"/>
        </w:rPr>
        <w:t>Choose the correct answer.</w:t>
      </w:r>
    </w:p>
    <w:p w14:paraId="45E9CAA3" w14:textId="77777777" w:rsidR="00264C90" w:rsidRPr="00C50CFD" w:rsidRDefault="00264C90" w:rsidP="00264C90">
      <w:pPr>
        <w:pStyle w:val="Rubric"/>
        <w:rPr>
          <w:rFonts w:eastAsia="Calibri"/>
          <w:lang w:val="en-AU" w:eastAsia="en-US"/>
        </w:rPr>
      </w:pPr>
    </w:p>
    <w:p w14:paraId="350FA4DC" w14:textId="77777777" w:rsidR="00264C90" w:rsidRPr="00B27B5C" w:rsidRDefault="00264C90" w:rsidP="00264C90">
      <w:pPr>
        <w:pStyle w:val="TextList"/>
        <w:ind w:left="284" w:hanging="284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1</w:t>
      </w:r>
      <w:r>
        <w:rPr>
          <w:rFonts w:eastAsia="Calibri"/>
          <w:b/>
          <w:lang w:val="en-AU" w:eastAsia="en-US"/>
        </w:rPr>
        <w:t xml:space="preserve"> </w:t>
      </w:r>
      <w:r w:rsidRPr="00B27B5C">
        <w:rPr>
          <w:rFonts w:eastAsia="Calibri"/>
          <w:lang w:val="en-AU" w:eastAsia="en-US"/>
        </w:rPr>
        <w:t xml:space="preserve">This shampoo is </w:t>
      </w:r>
      <w:r>
        <w:rPr>
          <w:rStyle w:val="GapFillchr"/>
        </w:rPr>
        <w:t>     </w:t>
      </w:r>
      <w:r>
        <w:rPr>
          <w:rFonts w:eastAsia="Calibri"/>
          <w:lang w:val="en-AU" w:eastAsia="en-US"/>
        </w:rPr>
        <w:t xml:space="preserve"> </w:t>
      </w:r>
      <w:r w:rsidRPr="00B27B5C">
        <w:rPr>
          <w:rFonts w:eastAsia="Calibri"/>
          <w:lang w:val="en-AU" w:eastAsia="en-US"/>
        </w:rPr>
        <w:t>of all for curly hair.</w:t>
      </w:r>
    </w:p>
    <w:p w14:paraId="34345700" w14:textId="77777777" w:rsidR="00264C90" w:rsidRPr="007143C2" w:rsidRDefault="00264C90" w:rsidP="00264C90">
      <w:pPr>
        <w:pStyle w:val="TextList"/>
        <w:ind w:left="180" w:hanging="180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</w:r>
      <w:proofErr w:type="gramStart"/>
      <w:r w:rsidRPr="007143C2">
        <w:rPr>
          <w:rFonts w:eastAsia="Calibri"/>
          <w:bCs/>
          <w:lang w:val="en-AU" w:eastAsia="en-US"/>
        </w:rPr>
        <w:t>A the</w:t>
      </w:r>
      <w:proofErr w:type="gramEnd"/>
      <w:r w:rsidRPr="007143C2">
        <w:rPr>
          <w:rFonts w:eastAsia="Calibri"/>
          <w:bCs/>
          <w:lang w:val="en-AU" w:eastAsia="en-US"/>
        </w:rPr>
        <w:t xml:space="preserve"> best</w:t>
      </w:r>
    </w:p>
    <w:p w14:paraId="56FA74FD" w14:textId="77777777" w:rsidR="00264C90" w:rsidRPr="007143C2" w:rsidRDefault="00264C90" w:rsidP="00264C90">
      <w:pPr>
        <w:pStyle w:val="TextList"/>
        <w:ind w:left="180" w:hanging="284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B good</w:t>
      </w:r>
    </w:p>
    <w:p w14:paraId="6166ED84" w14:textId="77777777" w:rsidR="00264C90" w:rsidRPr="007143C2" w:rsidRDefault="00264C90" w:rsidP="00264C90">
      <w:pPr>
        <w:pStyle w:val="TextList"/>
        <w:ind w:left="180" w:hanging="180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C better</w:t>
      </w:r>
    </w:p>
    <w:p w14:paraId="44B2D877" w14:textId="77777777" w:rsidR="00264C90" w:rsidRPr="00B27B5C" w:rsidRDefault="00264C90" w:rsidP="00264C90">
      <w:pPr>
        <w:pStyle w:val="TextList"/>
        <w:ind w:left="284" w:hanging="284"/>
        <w:rPr>
          <w:rFonts w:eastAsia="Calibri"/>
          <w:lang w:val="en-AU" w:eastAsia="en-US"/>
        </w:rPr>
      </w:pPr>
    </w:p>
    <w:p w14:paraId="1C271C35" w14:textId="77777777" w:rsidR="00264C90" w:rsidRPr="00B27B5C" w:rsidRDefault="00264C90" w:rsidP="00264C90">
      <w:pPr>
        <w:pStyle w:val="TextList"/>
        <w:ind w:left="284" w:hanging="284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2</w:t>
      </w:r>
      <w:r w:rsidRPr="00B27B5C">
        <w:rPr>
          <w:rFonts w:eastAsia="Calibri"/>
          <w:lang w:val="en-AU" w:eastAsia="en-US"/>
        </w:rPr>
        <w:t xml:space="preserve"> I think going to real shops is </w:t>
      </w:r>
      <w:r>
        <w:rPr>
          <w:rStyle w:val="GapFillchr"/>
        </w:rPr>
        <w:t>     </w:t>
      </w:r>
      <w:r>
        <w:rPr>
          <w:rFonts w:eastAsia="Calibri"/>
          <w:lang w:val="en-AU" w:eastAsia="en-US"/>
        </w:rPr>
        <w:t xml:space="preserve"> </w:t>
      </w:r>
      <w:r w:rsidRPr="00B27B5C">
        <w:rPr>
          <w:rFonts w:eastAsia="Calibri"/>
          <w:lang w:val="en-AU" w:eastAsia="en-US"/>
        </w:rPr>
        <w:t>shopping online.</w:t>
      </w:r>
    </w:p>
    <w:p w14:paraId="2371E1F7" w14:textId="77777777" w:rsidR="00264C90" w:rsidRPr="007143C2" w:rsidRDefault="00264C90" w:rsidP="00264C90">
      <w:pPr>
        <w:pStyle w:val="TextList"/>
        <w:ind w:left="180" w:hanging="180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</w:r>
      <w:proofErr w:type="gramStart"/>
      <w:r w:rsidRPr="007143C2">
        <w:rPr>
          <w:rFonts w:eastAsia="Calibri"/>
          <w:bCs/>
          <w:lang w:val="en-AU" w:eastAsia="en-US"/>
        </w:rPr>
        <w:t>A the</w:t>
      </w:r>
      <w:proofErr w:type="gramEnd"/>
      <w:r w:rsidRPr="007143C2">
        <w:rPr>
          <w:rFonts w:eastAsia="Calibri"/>
          <w:bCs/>
          <w:lang w:val="en-AU" w:eastAsia="en-US"/>
        </w:rPr>
        <w:t xml:space="preserve"> best</w:t>
      </w:r>
    </w:p>
    <w:p w14:paraId="62F689DC" w14:textId="77777777" w:rsidR="00264C90" w:rsidRPr="007143C2" w:rsidRDefault="00264C90" w:rsidP="00264C90">
      <w:pPr>
        <w:pStyle w:val="TextList"/>
        <w:ind w:left="180" w:hanging="180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B the better</w:t>
      </w:r>
    </w:p>
    <w:p w14:paraId="2713A18D" w14:textId="77777777" w:rsidR="00264C90" w:rsidRPr="007143C2" w:rsidRDefault="00264C90" w:rsidP="00264C90">
      <w:pPr>
        <w:pStyle w:val="TextList"/>
        <w:ind w:left="180" w:hanging="180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C better than</w:t>
      </w:r>
    </w:p>
    <w:p w14:paraId="372975E4" w14:textId="77777777" w:rsidR="00264C90" w:rsidRPr="00B27B5C" w:rsidRDefault="00264C90" w:rsidP="00264C90">
      <w:pPr>
        <w:pStyle w:val="TextList"/>
        <w:ind w:left="284" w:hanging="284"/>
        <w:rPr>
          <w:rFonts w:eastAsia="Calibri"/>
          <w:lang w:val="en-AU" w:eastAsia="en-US"/>
        </w:rPr>
      </w:pPr>
    </w:p>
    <w:p w14:paraId="4C9C733C" w14:textId="77777777" w:rsidR="00264C90" w:rsidRPr="00B27B5C" w:rsidRDefault="00264C90" w:rsidP="00264C90">
      <w:pPr>
        <w:pStyle w:val="TextList"/>
        <w:ind w:left="284" w:hanging="284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3</w:t>
      </w:r>
      <w:r>
        <w:rPr>
          <w:rFonts w:eastAsia="Calibri"/>
          <w:b/>
          <w:lang w:val="en-AU" w:eastAsia="en-US"/>
        </w:rPr>
        <w:t xml:space="preserve"> </w:t>
      </w:r>
      <w:r w:rsidRPr="00B27B5C">
        <w:rPr>
          <w:rFonts w:eastAsia="Calibri"/>
          <w:lang w:val="en-AU" w:eastAsia="en-US"/>
        </w:rPr>
        <w:t xml:space="preserve">Alice </w:t>
      </w:r>
      <w:r>
        <w:rPr>
          <w:rStyle w:val="GapFillchr"/>
        </w:rPr>
        <w:t>     </w:t>
      </w:r>
      <w:r>
        <w:rPr>
          <w:rFonts w:eastAsia="Calibri"/>
          <w:lang w:val="en-AU" w:eastAsia="en-US"/>
        </w:rPr>
        <w:t xml:space="preserve"> </w:t>
      </w:r>
      <w:r w:rsidRPr="00B27B5C">
        <w:rPr>
          <w:rFonts w:eastAsia="Calibri"/>
          <w:lang w:val="en-AU" w:eastAsia="en-US"/>
        </w:rPr>
        <w:t>Martha.</w:t>
      </w:r>
    </w:p>
    <w:p w14:paraId="28FDA29C" w14:textId="77777777" w:rsidR="00264C90" w:rsidRPr="007143C2" w:rsidRDefault="00264C90" w:rsidP="00264C90">
      <w:pPr>
        <w:pStyle w:val="TextList"/>
        <w:ind w:left="180" w:hanging="180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A not as tall</w:t>
      </w:r>
    </w:p>
    <w:p w14:paraId="2553FE09" w14:textId="77777777" w:rsidR="00264C90" w:rsidRPr="007143C2" w:rsidRDefault="00264C90" w:rsidP="00264C90">
      <w:pPr>
        <w:pStyle w:val="TextList"/>
        <w:ind w:left="180" w:hanging="180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B isn’t tall as</w:t>
      </w:r>
    </w:p>
    <w:p w14:paraId="22455E10" w14:textId="77777777" w:rsidR="00264C90" w:rsidRPr="007143C2" w:rsidRDefault="00264C90" w:rsidP="00264C90">
      <w:pPr>
        <w:pStyle w:val="TextList"/>
        <w:ind w:left="180" w:hanging="180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C isn’t as tall as</w:t>
      </w:r>
    </w:p>
    <w:p w14:paraId="5A364787" w14:textId="77777777" w:rsidR="00264C90" w:rsidRPr="00B27B5C" w:rsidRDefault="00264C90" w:rsidP="00264C90">
      <w:pPr>
        <w:pStyle w:val="TextList"/>
        <w:ind w:left="284" w:hanging="284"/>
        <w:rPr>
          <w:rFonts w:eastAsia="Calibri"/>
          <w:lang w:val="en-AU" w:eastAsia="en-US"/>
        </w:rPr>
      </w:pPr>
    </w:p>
    <w:p w14:paraId="6F62FD54" w14:textId="77777777" w:rsidR="00264C90" w:rsidRPr="00B27B5C" w:rsidRDefault="00264C90" w:rsidP="00264C90">
      <w:pPr>
        <w:pStyle w:val="TextList"/>
        <w:ind w:left="284" w:hanging="284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4</w:t>
      </w:r>
      <w:r>
        <w:rPr>
          <w:rFonts w:eastAsia="Calibri"/>
          <w:b/>
          <w:lang w:val="en-AU" w:eastAsia="en-US"/>
        </w:rPr>
        <w:t xml:space="preserve"> </w:t>
      </w:r>
      <w:r w:rsidRPr="00B27B5C">
        <w:rPr>
          <w:rFonts w:eastAsia="Calibri"/>
          <w:lang w:val="en-AU" w:eastAsia="en-US"/>
        </w:rPr>
        <w:t xml:space="preserve">I think my hair is </w:t>
      </w:r>
      <w:r>
        <w:rPr>
          <w:rStyle w:val="GapFillchr"/>
        </w:rPr>
        <w:t>    </w:t>
      </w:r>
      <w:proofErr w:type="gramStart"/>
      <w:r>
        <w:rPr>
          <w:rStyle w:val="GapFillchr"/>
        </w:rPr>
        <w:t> </w:t>
      </w:r>
      <w:r>
        <w:rPr>
          <w:rFonts w:eastAsia="Calibri"/>
          <w:lang w:val="en-AU" w:eastAsia="en-US"/>
        </w:rPr>
        <w:t xml:space="preserve"> .</w:t>
      </w:r>
      <w:proofErr w:type="gramEnd"/>
    </w:p>
    <w:p w14:paraId="439D5FF3" w14:textId="77777777" w:rsidR="00264C90" w:rsidRPr="007143C2" w:rsidRDefault="00264C90" w:rsidP="00264C90">
      <w:pPr>
        <w:pStyle w:val="TextList"/>
        <w:ind w:left="180" w:hanging="180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A too short</w:t>
      </w:r>
    </w:p>
    <w:p w14:paraId="0776BE6E" w14:textId="77777777" w:rsidR="00264C90" w:rsidRPr="007143C2" w:rsidRDefault="00264C90" w:rsidP="00264C90">
      <w:pPr>
        <w:pStyle w:val="TextList"/>
        <w:ind w:left="180" w:hanging="180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B shorter than</w:t>
      </w:r>
    </w:p>
    <w:p w14:paraId="71742A92" w14:textId="77777777" w:rsidR="00264C90" w:rsidRPr="007143C2" w:rsidRDefault="00264C90" w:rsidP="00264C90">
      <w:pPr>
        <w:pStyle w:val="TextList"/>
        <w:ind w:left="180" w:hanging="180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C as short as</w:t>
      </w:r>
    </w:p>
    <w:p w14:paraId="10920E1D" w14:textId="77777777" w:rsidR="00264C90" w:rsidRPr="00B27B5C" w:rsidRDefault="00264C90" w:rsidP="00264C90">
      <w:pPr>
        <w:pStyle w:val="TextList"/>
        <w:ind w:left="284" w:hanging="284"/>
        <w:rPr>
          <w:rFonts w:eastAsia="Calibri"/>
          <w:lang w:val="en-AU" w:eastAsia="en-US"/>
        </w:rPr>
      </w:pPr>
    </w:p>
    <w:p w14:paraId="4E3437BD" w14:textId="77777777" w:rsidR="00264C90" w:rsidRPr="00B27B5C" w:rsidRDefault="00264C90" w:rsidP="00264C90">
      <w:pPr>
        <w:pStyle w:val="TextList"/>
        <w:ind w:left="284" w:hanging="284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5</w:t>
      </w:r>
      <w:r>
        <w:rPr>
          <w:rFonts w:eastAsia="Calibri"/>
          <w:b/>
          <w:lang w:val="en-AU" w:eastAsia="en-US"/>
        </w:rPr>
        <w:t xml:space="preserve"> </w:t>
      </w:r>
      <w:r w:rsidRPr="00B27B5C">
        <w:rPr>
          <w:rFonts w:eastAsia="Calibri"/>
          <w:lang w:val="en-AU" w:eastAsia="en-US"/>
        </w:rPr>
        <w:t xml:space="preserve">She is one of </w:t>
      </w:r>
      <w:r>
        <w:rPr>
          <w:rStyle w:val="GapFillchr"/>
        </w:rPr>
        <w:t>     </w:t>
      </w:r>
      <w:r>
        <w:rPr>
          <w:rFonts w:eastAsia="Calibri"/>
          <w:lang w:val="en-AU" w:eastAsia="en-US"/>
        </w:rPr>
        <w:t xml:space="preserve"> </w:t>
      </w:r>
      <w:r w:rsidRPr="00B27B5C">
        <w:rPr>
          <w:rFonts w:eastAsia="Calibri"/>
          <w:lang w:val="en-AU" w:eastAsia="en-US"/>
        </w:rPr>
        <w:t>fashion designers in the world.</w:t>
      </w:r>
    </w:p>
    <w:p w14:paraId="444B3942" w14:textId="77777777" w:rsidR="00264C90" w:rsidRPr="007143C2" w:rsidRDefault="00264C90" w:rsidP="00264C90">
      <w:pPr>
        <w:pStyle w:val="TextList"/>
        <w:ind w:left="180" w:hanging="180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A the most famous</w:t>
      </w:r>
    </w:p>
    <w:p w14:paraId="14E06C86" w14:textId="77777777" w:rsidR="00264C90" w:rsidRPr="007143C2" w:rsidRDefault="00264C90" w:rsidP="00264C90">
      <w:pPr>
        <w:pStyle w:val="TextList"/>
        <w:ind w:left="180" w:hanging="180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 xml:space="preserve">B more famous </w:t>
      </w:r>
    </w:p>
    <w:p w14:paraId="00B01877" w14:textId="77777777" w:rsidR="00264C90" w:rsidRPr="007143C2" w:rsidRDefault="00264C90" w:rsidP="00264C90">
      <w:pPr>
        <w:pStyle w:val="TextList"/>
        <w:ind w:left="180" w:hanging="180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C most famous</w:t>
      </w:r>
    </w:p>
    <w:p w14:paraId="7EA74127" w14:textId="77777777" w:rsidR="00264C90" w:rsidRPr="00B27B5C" w:rsidRDefault="00264C90" w:rsidP="00264C90">
      <w:pPr>
        <w:pStyle w:val="TextList"/>
        <w:ind w:left="284" w:hanging="284"/>
        <w:rPr>
          <w:rFonts w:eastAsia="Calibri"/>
          <w:lang w:val="en-AU" w:eastAsia="en-US"/>
        </w:rPr>
      </w:pPr>
    </w:p>
    <w:p w14:paraId="717B70A6" w14:textId="77777777" w:rsidR="00264C90" w:rsidRPr="00B27B5C" w:rsidRDefault="00264C90" w:rsidP="004C5F83">
      <w:pPr>
        <w:pStyle w:val="TextList"/>
        <w:ind w:left="180" w:hanging="180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6</w:t>
      </w:r>
      <w:r>
        <w:rPr>
          <w:rFonts w:eastAsia="Calibri"/>
          <w:b/>
          <w:lang w:val="en-AU" w:eastAsia="en-US"/>
        </w:rPr>
        <w:t xml:space="preserve"> </w:t>
      </w:r>
      <w:r w:rsidRPr="00B27B5C">
        <w:rPr>
          <w:rFonts w:eastAsia="Calibri"/>
          <w:lang w:val="en-AU" w:eastAsia="en-US"/>
        </w:rPr>
        <w:t xml:space="preserve">I don’t go to that shop because the owner isn’t </w:t>
      </w:r>
      <w:r>
        <w:rPr>
          <w:rStyle w:val="GapFillchr"/>
        </w:rPr>
        <w:t>    </w:t>
      </w:r>
      <w:proofErr w:type="gramStart"/>
      <w:r>
        <w:rPr>
          <w:rStyle w:val="GapFillchr"/>
        </w:rPr>
        <w:t> </w:t>
      </w:r>
      <w:r>
        <w:rPr>
          <w:rFonts w:eastAsia="Calibri"/>
          <w:lang w:val="en-AU" w:eastAsia="en-US"/>
        </w:rPr>
        <w:t xml:space="preserve"> .</w:t>
      </w:r>
      <w:proofErr w:type="gramEnd"/>
    </w:p>
    <w:p w14:paraId="279D82DF" w14:textId="77777777" w:rsidR="00264C90" w:rsidRPr="007143C2" w:rsidRDefault="00264C90" w:rsidP="00264C90">
      <w:pPr>
        <w:pStyle w:val="TextList"/>
        <w:ind w:left="180" w:hanging="180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A as friendly as</w:t>
      </w:r>
    </w:p>
    <w:p w14:paraId="60B27482" w14:textId="77777777" w:rsidR="00264C90" w:rsidRPr="007143C2" w:rsidRDefault="00264C90" w:rsidP="00264C90">
      <w:pPr>
        <w:pStyle w:val="TextList"/>
        <w:ind w:left="180" w:hanging="180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B friendly enough</w:t>
      </w:r>
    </w:p>
    <w:p w14:paraId="392C94B7" w14:textId="77777777" w:rsidR="00264C90" w:rsidRPr="007143C2" w:rsidRDefault="00264C90" w:rsidP="00264C90">
      <w:pPr>
        <w:pStyle w:val="TextList"/>
        <w:ind w:left="180" w:hanging="180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C too friendly</w:t>
      </w:r>
    </w:p>
    <w:p w14:paraId="7E52031F" w14:textId="77777777" w:rsidR="00264C90" w:rsidRPr="00B27B5C" w:rsidRDefault="00264C90" w:rsidP="00264C90">
      <w:pPr>
        <w:pStyle w:val="TextList"/>
        <w:ind w:left="284" w:hanging="284"/>
        <w:rPr>
          <w:rFonts w:eastAsia="Calibri"/>
          <w:lang w:val="en-AU" w:eastAsia="en-US"/>
        </w:rPr>
      </w:pPr>
    </w:p>
    <w:p w14:paraId="2B4EC9E1" w14:textId="77777777" w:rsidR="00264C90" w:rsidRPr="00B27B5C" w:rsidRDefault="00264C90" w:rsidP="00264C90">
      <w:pPr>
        <w:pStyle w:val="TextList"/>
        <w:ind w:left="284" w:hanging="284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7</w:t>
      </w:r>
      <w:r>
        <w:rPr>
          <w:rFonts w:eastAsia="Calibri"/>
          <w:b/>
          <w:lang w:val="en-AU" w:eastAsia="en-US"/>
        </w:rPr>
        <w:t xml:space="preserve"> </w:t>
      </w:r>
      <w:r w:rsidRPr="00B27B5C">
        <w:rPr>
          <w:rFonts w:eastAsia="Calibri"/>
          <w:lang w:val="en-AU" w:eastAsia="en-US"/>
        </w:rPr>
        <w:t xml:space="preserve">I think baseball isn’t </w:t>
      </w:r>
      <w:r>
        <w:rPr>
          <w:rStyle w:val="GapFillchr"/>
        </w:rPr>
        <w:t>     </w:t>
      </w:r>
      <w:r>
        <w:rPr>
          <w:rFonts w:eastAsia="Calibri"/>
          <w:lang w:val="en-AU" w:eastAsia="en-US"/>
        </w:rPr>
        <w:t xml:space="preserve"> </w:t>
      </w:r>
      <w:r w:rsidRPr="00B27B5C">
        <w:rPr>
          <w:rFonts w:eastAsia="Calibri"/>
          <w:lang w:val="en-AU" w:eastAsia="en-US"/>
        </w:rPr>
        <w:t>as exciting as basketball.</w:t>
      </w:r>
    </w:p>
    <w:p w14:paraId="08A37BE8" w14:textId="77777777" w:rsidR="00264C90" w:rsidRPr="007143C2" w:rsidRDefault="00264C90" w:rsidP="00264C90">
      <w:pPr>
        <w:pStyle w:val="TextList"/>
        <w:ind w:left="180" w:hanging="180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A more</w:t>
      </w:r>
    </w:p>
    <w:p w14:paraId="02D52B7B" w14:textId="77777777" w:rsidR="00264C90" w:rsidRPr="007143C2" w:rsidRDefault="00264C90" w:rsidP="00264C90">
      <w:pPr>
        <w:pStyle w:val="TextList"/>
        <w:ind w:left="180" w:hanging="180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B quite</w:t>
      </w:r>
    </w:p>
    <w:p w14:paraId="46F1CA00" w14:textId="77777777" w:rsidR="00264C90" w:rsidRPr="007143C2" w:rsidRDefault="00264C90" w:rsidP="00264C90">
      <w:pPr>
        <w:pStyle w:val="TextList"/>
        <w:ind w:left="180" w:hanging="180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C much</w:t>
      </w:r>
    </w:p>
    <w:p w14:paraId="44DF444F" w14:textId="77777777" w:rsidR="00264C90" w:rsidRPr="00B27B5C" w:rsidRDefault="00264C90" w:rsidP="00264C90">
      <w:pPr>
        <w:pStyle w:val="TextList"/>
        <w:ind w:left="284" w:hanging="284"/>
        <w:rPr>
          <w:rFonts w:eastAsia="Calibri"/>
          <w:lang w:val="en-AU" w:eastAsia="en-US"/>
        </w:rPr>
      </w:pPr>
    </w:p>
    <w:p w14:paraId="444C612B" w14:textId="77777777" w:rsidR="00264C90" w:rsidRPr="00B27B5C" w:rsidRDefault="00264C90" w:rsidP="00264C90">
      <w:pPr>
        <w:pStyle w:val="TextList"/>
        <w:ind w:left="284" w:hanging="284"/>
        <w:rPr>
          <w:rFonts w:eastAsia="Verdana"/>
          <w:lang w:val="en-AU" w:eastAsia="en-US"/>
        </w:rPr>
      </w:pPr>
      <w:r w:rsidRPr="00342B6F">
        <w:rPr>
          <w:rFonts w:eastAsia="Calibri"/>
          <w:lang w:val="en-AU" w:eastAsia="en-US"/>
        </w:rPr>
        <w:t>8</w:t>
      </w:r>
      <w:r>
        <w:rPr>
          <w:rFonts w:eastAsia="Calibri"/>
          <w:b/>
          <w:lang w:val="en-AU" w:eastAsia="en-US"/>
        </w:rPr>
        <w:t xml:space="preserve"> </w:t>
      </w:r>
      <w:r w:rsidRPr="00B27B5C">
        <w:rPr>
          <w:rFonts w:eastAsia="Verdana"/>
          <w:lang w:val="en-AU" w:eastAsia="en-US"/>
        </w:rPr>
        <w:t xml:space="preserve">He’s </w:t>
      </w:r>
      <w:r>
        <w:rPr>
          <w:rStyle w:val="GapFillchr"/>
        </w:rPr>
        <w:t>     </w:t>
      </w:r>
      <w:r>
        <w:rPr>
          <w:rFonts w:eastAsia="Calibri"/>
          <w:lang w:val="en-AU" w:eastAsia="en-US"/>
        </w:rPr>
        <w:t xml:space="preserve"> </w:t>
      </w:r>
      <w:r w:rsidRPr="00B27B5C">
        <w:rPr>
          <w:rFonts w:eastAsia="Verdana"/>
          <w:lang w:val="en-AU" w:eastAsia="en-US"/>
        </w:rPr>
        <w:t>in jeans than a suit.</w:t>
      </w:r>
    </w:p>
    <w:p w14:paraId="413879A0" w14:textId="77777777" w:rsidR="00264C90" w:rsidRPr="007143C2" w:rsidRDefault="00264C90" w:rsidP="00264C90">
      <w:pPr>
        <w:pStyle w:val="TextList"/>
        <w:ind w:left="180" w:hanging="180"/>
        <w:rPr>
          <w:rFonts w:eastAsia="Calibri"/>
          <w:bCs/>
          <w:lang w:val="en-AU" w:eastAsia="en-US"/>
        </w:rPr>
      </w:pPr>
      <w:r w:rsidRPr="007143C2">
        <w:rPr>
          <w:rFonts w:eastAsia="Verdana"/>
          <w:bCs/>
          <w:lang w:val="en-AU" w:eastAsia="en-US"/>
        </w:rPr>
        <w:tab/>
        <w:t>A much more comfortable</w:t>
      </w:r>
    </w:p>
    <w:p w14:paraId="2E9EC226" w14:textId="77777777" w:rsidR="00264C90" w:rsidRPr="007143C2" w:rsidRDefault="00264C90" w:rsidP="00264C90">
      <w:pPr>
        <w:pStyle w:val="TextList"/>
        <w:ind w:left="180" w:hanging="180"/>
        <w:rPr>
          <w:rFonts w:eastAsia="Verdana"/>
          <w:bCs/>
          <w:lang w:val="en-AU" w:eastAsia="en-US"/>
        </w:rPr>
      </w:pPr>
      <w:r w:rsidRPr="007143C2">
        <w:rPr>
          <w:rFonts w:eastAsia="Verdana"/>
          <w:bCs/>
          <w:lang w:val="en-AU" w:eastAsia="en-US"/>
        </w:rPr>
        <w:tab/>
        <w:t>B the most comfortable</w:t>
      </w:r>
    </w:p>
    <w:p w14:paraId="1B8AE92C" w14:textId="77777777" w:rsidR="00264C90" w:rsidRPr="007143C2" w:rsidRDefault="00264C90" w:rsidP="00264C90">
      <w:pPr>
        <w:pStyle w:val="TextList"/>
        <w:ind w:left="180" w:hanging="180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C much comfortable</w:t>
      </w:r>
    </w:p>
    <w:p w14:paraId="3B200DC2" w14:textId="77777777" w:rsidR="00264C90" w:rsidRPr="00E61293" w:rsidRDefault="00264C90" w:rsidP="00264C90">
      <w:pPr>
        <w:jc w:val="right"/>
        <w:rPr>
          <w:rFonts w:ascii="Arial" w:eastAsia="Calibri" w:hAnsi="Arial" w:cs="Arial"/>
          <w:sz w:val="20"/>
          <w:szCs w:val="20"/>
          <w:lang w:val="en-AU" w:eastAsia="en-US"/>
        </w:rPr>
      </w:pPr>
      <w:r w:rsidRPr="00E61293">
        <w:rPr>
          <w:rFonts w:ascii="Arial" w:eastAsia="Calibri" w:hAnsi="Arial" w:cs="Arial"/>
          <w:sz w:val="20"/>
          <w:szCs w:val="20"/>
          <w:lang w:val="en-AU" w:eastAsia="en-US"/>
        </w:rPr>
        <w:tab/>
      </w:r>
      <w:r w:rsidRPr="00E61293">
        <w:rPr>
          <w:rFonts w:ascii="Arial" w:eastAsia="Calibri" w:hAnsi="Arial" w:cs="Arial"/>
          <w:sz w:val="20"/>
          <w:szCs w:val="20"/>
          <w:lang w:val="en-AU" w:eastAsia="en-US"/>
        </w:rPr>
        <w:tab/>
      </w:r>
      <w:r w:rsidRPr="00E61293">
        <w:rPr>
          <w:rFonts w:ascii="Arial" w:eastAsia="Calibri" w:hAnsi="Arial" w:cs="Arial"/>
          <w:sz w:val="20"/>
          <w:szCs w:val="20"/>
          <w:lang w:val="en-AU" w:eastAsia="en-US"/>
        </w:rPr>
        <w:tab/>
      </w:r>
      <w:r w:rsidRPr="00E61293">
        <w:rPr>
          <w:rFonts w:ascii="Arial" w:eastAsia="Calibri" w:hAnsi="Arial" w:cs="Arial"/>
          <w:sz w:val="20"/>
          <w:szCs w:val="20"/>
          <w:lang w:val="en-AU" w:eastAsia="en-US"/>
        </w:rPr>
        <w:tab/>
      </w:r>
      <w:r w:rsidRPr="00E61293">
        <w:rPr>
          <w:rFonts w:ascii="Arial" w:eastAsia="Calibri" w:hAnsi="Arial" w:cs="Arial"/>
          <w:sz w:val="20"/>
          <w:szCs w:val="20"/>
          <w:lang w:val="en-AU" w:eastAsia="en-US"/>
        </w:rPr>
        <w:tab/>
        <w:t>___/8</w:t>
      </w:r>
    </w:p>
    <w:p w14:paraId="57BC9DF9" w14:textId="77777777" w:rsidR="00264C90" w:rsidRDefault="00264C90" w:rsidP="00264C90">
      <w:pPr>
        <w:pStyle w:val="HeadCSubsubsection"/>
      </w:pPr>
    </w:p>
    <w:p w14:paraId="7A0532C5" w14:textId="77777777" w:rsidR="00264C90" w:rsidRPr="00D47593" w:rsidRDefault="00264C90" w:rsidP="00264C90">
      <w:pPr>
        <w:pStyle w:val="HeadCSubsubsection"/>
      </w:pPr>
      <w:r>
        <w:br w:type="column"/>
      </w:r>
      <w:r w:rsidRPr="00D47593">
        <w:t xml:space="preserve">Task </w:t>
      </w:r>
      <w:r w:rsidRPr="00342B6F">
        <w:t>2</w:t>
      </w:r>
    </w:p>
    <w:p w14:paraId="34799D30" w14:textId="77777777" w:rsidR="00264C90" w:rsidRPr="00901B0F" w:rsidRDefault="00264C90" w:rsidP="00264C90">
      <w:pPr>
        <w:pStyle w:val="Rubric"/>
        <w:rPr>
          <w:rFonts w:eastAsia="Verdana"/>
        </w:rPr>
      </w:pPr>
      <w:r w:rsidRPr="00901B0F">
        <w:rPr>
          <w:rFonts w:eastAsia="Verdana"/>
        </w:rPr>
        <w:t>Match 9–16 with A–H to make sentences.</w:t>
      </w:r>
    </w:p>
    <w:p w14:paraId="38900A63" w14:textId="77777777" w:rsidR="00264C90" w:rsidRPr="004952E3" w:rsidRDefault="00264C90" w:rsidP="00264C90">
      <w:pPr>
        <w:pStyle w:val="Rubric"/>
        <w:rPr>
          <w:rFonts w:eastAsia="Verdana"/>
        </w:rPr>
      </w:pPr>
    </w:p>
    <w:p w14:paraId="08EB4A8A" w14:textId="5EB02988" w:rsidR="00264C90" w:rsidRPr="00B27B5C" w:rsidRDefault="00264C90" w:rsidP="00264C90">
      <w:pPr>
        <w:pStyle w:val="TextList"/>
        <w:ind w:left="284" w:hanging="284"/>
        <w:rPr>
          <w:rFonts w:eastAsia="Verdana"/>
          <w:lang w:val="en-AU" w:eastAsia="en-US"/>
        </w:rPr>
      </w:pPr>
      <w:r w:rsidRPr="00342B6F">
        <w:rPr>
          <w:rFonts w:eastAsia="Verdana"/>
          <w:lang w:val="en-AU" w:eastAsia="en-US"/>
        </w:rPr>
        <w:t>9</w:t>
      </w:r>
      <w:r w:rsidRPr="00B27B5C">
        <w:rPr>
          <w:rFonts w:eastAsia="Verdana"/>
          <w:b/>
          <w:lang w:val="en-AU" w:eastAsia="en-US"/>
        </w:rPr>
        <w:t xml:space="preserve"> </w:t>
      </w:r>
      <w:r w:rsidR="00745DAD">
        <w:rPr>
          <w:rFonts w:eastAsia="Verdana"/>
          <w:b/>
          <w:lang w:val="en-AU" w:eastAsia="en-US"/>
        </w:rPr>
        <w:tab/>
      </w:r>
      <w:r w:rsidRPr="00B27B5C">
        <w:rPr>
          <w:rFonts w:eastAsia="Verdana"/>
          <w:lang w:val="en-AU" w:eastAsia="en-US"/>
        </w:rPr>
        <w:t>I can’t wear this – it’s too</w:t>
      </w:r>
      <w:r w:rsidRPr="00B27B5C">
        <w:rPr>
          <w:rFonts w:eastAsia="Verdana"/>
          <w:lang w:val="en-AU" w:eastAsia="en-US"/>
        </w:rPr>
        <w:tab/>
      </w:r>
      <w:r>
        <w:rPr>
          <w:rStyle w:val="GapFillchr"/>
        </w:rPr>
        <w:t>     </w:t>
      </w:r>
    </w:p>
    <w:p w14:paraId="45974A0D" w14:textId="77777777" w:rsidR="00264C90" w:rsidRPr="00B27B5C" w:rsidRDefault="00264C90" w:rsidP="00264C90">
      <w:pPr>
        <w:pStyle w:val="TextList"/>
        <w:ind w:left="284" w:hanging="284"/>
        <w:rPr>
          <w:rFonts w:eastAsia="Verdana"/>
          <w:lang w:val="en-AU" w:eastAsia="en-US"/>
        </w:rPr>
      </w:pPr>
      <w:r w:rsidRPr="00342B6F">
        <w:rPr>
          <w:rFonts w:eastAsia="Verdana"/>
          <w:lang w:val="en-AU" w:eastAsia="en-US"/>
        </w:rPr>
        <w:t>10</w:t>
      </w:r>
      <w:r>
        <w:rPr>
          <w:rFonts w:eastAsia="Verdana"/>
          <w:b/>
          <w:lang w:val="en-AU" w:eastAsia="en-US"/>
        </w:rPr>
        <w:t xml:space="preserve"> </w:t>
      </w:r>
      <w:r w:rsidRPr="00B27B5C">
        <w:rPr>
          <w:rFonts w:eastAsia="Verdana"/>
          <w:lang w:val="en-AU" w:eastAsia="en-US"/>
        </w:rPr>
        <w:t>These are the most</w:t>
      </w:r>
      <w:r w:rsidRPr="00B27B5C">
        <w:rPr>
          <w:rFonts w:eastAsia="Verdana"/>
          <w:lang w:val="en-AU" w:eastAsia="en-US"/>
        </w:rPr>
        <w:tab/>
      </w:r>
      <w:r w:rsidRPr="00B27B5C">
        <w:rPr>
          <w:rFonts w:eastAsia="Verdana"/>
          <w:lang w:val="en-AU" w:eastAsia="en-US"/>
        </w:rPr>
        <w:tab/>
      </w:r>
      <w:r>
        <w:rPr>
          <w:rStyle w:val="GapFillchr"/>
        </w:rPr>
        <w:t>     </w:t>
      </w:r>
    </w:p>
    <w:p w14:paraId="5800BE38" w14:textId="77777777" w:rsidR="00264C90" w:rsidRPr="00B27B5C" w:rsidRDefault="00264C90" w:rsidP="00264C90">
      <w:pPr>
        <w:pStyle w:val="TextList"/>
        <w:ind w:left="284" w:hanging="284"/>
        <w:rPr>
          <w:rFonts w:eastAsia="Verdana"/>
          <w:lang w:val="en-AU" w:eastAsia="en-US"/>
        </w:rPr>
      </w:pPr>
      <w:r w:rsidRPr="00342B6F">
        <w:rPr>
          <w:rFonts w:eastAsia="Verdana"/>
          <w:lang w:val="en-AU" w:eastAsia="en-US"/>
        </w:rPr>
        <w:t>11</w:t>
      </w:r>
      <w:r>
        <w:rPr>
          <w:rFonts w:eastAsia="Verdana"/>
          <w:b/>
          <w:lang w:val="en-AU" w:eastAsia="en-US"/>
        </w:rPr>
        <w:t xml:space="preserve"> </w:t>
      </w:r>
      <w:r w:rsidRPr="00B27B5C">
        <w:rPr>
          <w:rFonts w:eastAsia="Verdana"/>
          <w:lang w:val="en-AU" w:eastAsia="en-US"/>
        </w:rPr>
        <w:t xml:space="preserve">Tim’s hair is as </w:t>
      </w:r>
      <w:r w:rsidRPr="00B27B5C">
        <w:rPr>
          <w:rFonts w:eastAsia="Verdana"/>
          <w:lang w:val="en-AU" w:eastAsia="en-US"/>
        </w:rPr>
        <w:tab/>
      </w:r>
      <w:r w:rsidRPr="00B27B5C">
        <w:rPr>
          <w:rFonts w:eastAsia="Verdana"/>
          <w:lang w:val="en-AU" w:eastAsia="en-US"/>
        </w:rPr>
        <w:tab/>
      </w:r>
      <w:r>
        <w:rPr>
          <w:rStyle w:val="GapFillchr"/>
        </w:rPr>
        <w:t>     </w:t>
      </w:r>
    </w:p>
    <w:p w14:paraId="2F8E60F5" w14:textId="77777777" w:rsidR="00264C90" w:rsidRPr="00B27B5C" w:rsidRDefault="00264C90" w:rsidP="00264C90">
      <w:pPr>
        <w:pStyle w:val="TextList"/>
        <w:ind w:left="284" w:hanging="284"/>
        <w:rPr>
          <w:rFonts w:eastAsia="Verdana"/>
          <w:highlight w:val="cyan"/>
          <w:lang w:val="en-AU" w:eastAsia="en-US"/>
        </w:rPr>
      </w:pPr>
      <w:r w:rsidRPr="00342B6F">
        <w:rPr>
          <w:rFonts w:eastAsia="Verdana"/>
          <w:lang w:val="en-AU" w:eastAsia="en-US"/>
        </w:rPr>
        <w:t>12</w:t>
      </w:r>
      <w:r>
        <w:rPr>
          <w:rFonts w:eastAsia="Verdana"/>
          <w:b/>
          <w:lang w:val="en-AU" w:eastAsia="en-US"/>
        </w:rPr>
        <w:t xml:space="preserve"> </w:t>
      </w:r>
      <w:r w:rsidRPr="00B27B5C">
        <w:rPr>
          <w:rFonts w:eastAsia="Verdana"/>
          <w:lang w:val="en-AU" w:eastAsia="en-US"/>
        </w:rPr>
        <w:t>Our fans are the</w:t>
      </w:r>
      <w:r w:rsidRPr="00B27B5C">
        <w:rPr>
          <w:rFonts w:eastAsia="Verdana"/>
          <w:lang w:val="en-AU" w:eastAsia="en-US"/>
        </w:rPr>
        <w:tab/>
      </w:r>
      <w:r w:rsidRPr="00B27B5C">
        <w:rPr>
          <w:rFonts w:eastAsia="Verdana"/>
          <w:lang w:val="en-AU" w:eastAsia="en-US"/>
        </w:rPr>
        <w:tab/>
      </w:r>
      <w:r>
        <w:rPr>
          <w:rStyle w:val="GapFillchr"/>
        </w:rPr>
        <w:t>     </w:t>
      </w:r>
    </w:p>
    <w:p w14:paraId="042A5F17" w14:textId="77777777" w:rsidR="00264C90" w:rsidRPr="00B27B5C" w:rsidRDefault="00264C90" w:rsidP="00264C90">
      <w:pPr>
        <w:pStyle w:val="TextList"/>
        <w:ind w:left="284" w:hanging="284"/>
        <w:rPr>
          <w:rFonts w:eastAsia="Verdana"/>
          <w:lang w:val="en-AU" w:eastAsia="en-US"/>
        </w:rPr>
      </w:pPr>
      <w:r w:rsidRPr="00342B6F">
        <w:rPr>
          <w:rFonts w:eastAsia="Verdana"/>
          <w:lang w:val="en-AU" w:eastAsia="en-US"/>
        </w:rPr>
        <w:t>13</w:t>
      </w:r>
      <w:r>
        <w:rPr>
          <w:rFonts w:eastAsia="Verdana"/>
          <w:b/>
          <w:lang w:val="en-AU" w:eastAsia="en-US"/>
        </w:rPr>
        <w:t xml:space="preserve"> </w:t>
      </w:r>
      <w:r w:rsidRPr="00B27B5C">
        <w:rPr>
          <w:rFonts w:eastAsia="Verdana"/>
          <w:lang w:val="en-AU" w:eastAsia="en-US"/>
        </w:rPr>
        <w:t>Fashion is much more</w:t>
      </w:r>
      <w:r w:rsidRPr="00B27B5C">
        <w:rPr>
          <w:rFonts w:eastAsia="Verdana"/>
          <w:lang w:val="en-AU" w:eastAsia="en-US"/>
        </w:rPr>
        <w:tab/>
      </w:r>
      <w:r>
        <w:rPr>
          <w:rStyle w:val="GapFillchr"/>
        </w:rPr>
        <w:t>     </w:t>
      </w:r>
    </w:p>
    <w:p w14:paraId="688E9ECA" w14:textId="77777777" w:rsidR="00264C90" w:rsidRPr="00B27B5C" w:rsidRDefault="00264C90" w:rsidP="00264C90">
      <w:pPr>
        <w:pStyle w:val="TextList"/>
        <w:ind w:left="284" w:hanging="284"/>
        <w:rPr>
          <w:rFonts w:eastAsia="Verdana"/>
          <w:lang w:val="en-AU" w:eastAsia="en-US"/>
        </w:rPr>
      </w:pPr>
      <w:r w:rsidRPr="00342B6F">
        <w:rPr>
          <w:rFonts w:eastAsia="Verdana"/>
          <w:lang w:val="en-AU" w:eastAsia="en-US"/>
        </w:rPr>
        <w:t>14</w:t>
      </w:r>
      <w:r>
        <w:rPr>
          <w:rFonts w:eastAsia="Verdana"/>
          <w:b/>
          <w:lang w:val="en-AU" w:eastAsia="en-US"/>
        </w:rPr>
        <w:t xml:space="preserve"> </w:t>
      </w:r>
      <w:r w:rsidRPr="00B27B5C">
        <w:rPr>
          <w:rFonts w:eastAsia="Verdana"/>
          <w:lang w:val="en-AU" w:eastAsia="en-US"/>
        </w:rPr>
        <w:t xml:space="preserve">My </w:t>
      </w:r>
      <w:r>
        <w:rPr>
          <w:rFonts w:eastAsia="Verdana"/>
          <w:lang w:val="en-AU" w:eastAsia="en-US"/>
        </w:rPr>
        <w:t>youngest cousin is quite</w:t>
      </w:r>
      <w:r w:rsidRPr="00B27B5C">
        <w:rPr>
          <w:rFonts w:eastAsia="Verdana"/>
          <w:lang w:val="en-AU" w:eastAsia="en-US"/>
        </w:rPr>
        <w:tab/>
      </w:r>
      <w:r>
        <w:rPr>
          <w:rStyle w:val="GapFillchr"/>
        </w:rPr>
        <w:t>     </w:t>
      </w:r>
    </w:p>
    <w:p w14:paraId="426E9661" w14:textId="77777777" w:rsidR="00264C90" w:rsidRPr="00B27B5C" w:rsidRDefault="00264C90" w:rsidP="00264C90">
      <w:pPr>
        <w:pStyle w:val="TextList"/>
        <w:ind w:left="284" w:hanging="284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15</w:t>
      </w:r>
      <w:r>
        <w:rPr>
          <w:rFonts w:eastAsia="Calibri"/>
          <w:b/>
          <w:lang w:val="en-AU" w:eastAsia="en-US"/>
        </w:rPr>
        <w:t xml:space="preserve"> </w:t>
      </w:r>
      <w:r w:rsidRPr="00B27B5C">
        <w:rPr>
          <w:rFonts w:eastAsia="Calibri"/>
          <w:lang w:val="en-AU" w:eastAsia="en-US"/>
        </w:rPr>
        <w:t>This is the most</w:t>
      </w:r>
      <w:r w:rsidRPr="00B27B5C">
        <w:rPr>
          <w:rFonts w:eastAsia="Calibri"/>
          <w:lang w:val="en-AU" w:eastAsia="en-US"/>
        </w:rPr>
        <w:tab/>
      </w:r>
      <w:r w:rsidRPr="00B27B5C">
        <w:rPr>
          <w:rFonts w:eastAsia="Calibri"/>
          <w:lang w:val="en-AU" w:eastAsia="en-US"/>
        </w:rPr>
        <w:tab/>
      </w:r>
      <w:r>
        <w:rPr>
          <w:rStyle w:val="GapFillchr"/>
        </w:rPr>
        <w:t>     </w:t>
      </w:r>
    </w:p>
    <w:p w14:paraId="278BEFC4" w14:textId="77777777" w:rsidR="00264C90" w:rsidRPr="00B27B5C" w:rsidRDefault="00264C90" w:rsidP="00264C90">
      <w:pPr>
        <w:pStyle w:val="TextList"/>
        <w:ind w:left="284" w:hanging="284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16</w:t>
      </w:r>
      <w:r>
        <w:rPr>
          <w:rFonts w:eastAsia="Calibri"/>
          <w:b/>
          <w:lang w:val="en-AU" w:eastAsia="en-US"/>
        </w:rPr>
        <w:t xml:space="preserve"> </w:t>
      </w:r>
      <w:r w:rsidRPr="00B27B5C">
        <w:rPr>
          <w:rFonts w:eastAsia="Calibri"/>
          <w:lang w:val="en-AU" w:eastAsia="en-US"/>
        </w:rPr>
        <w:t>Her style is more</w:t>
      </w:r>
      <w:r w:rsidRPr="00B27B5C">
        <w:rPr>
          <w:rFonts w:eastAsia="Calibri"/>
          <w:lang w:val="en-AU" w:eastAsia="en-US"/>
        </w:rPr>
        <w:tab/>
      </w:r>
      <w:r w:rsidRPr="00B27B5C">
        <w:rPr>
          <w:rFonts w:eastAsia="Calibri"/>
          <w:lang w:val="en-AU" w:eastAsia="en-US"/>
        </w:rPr>
        <w:tab/>
      </w:r>
      <w:r>
        <w:rPr>
          <w:rStyle w:val="GapFillchr"/>
        </w:rPr>
        <w:t>     </w:t>
      </w:r>
    </w:p>
    <w:p w14:paraId="3E79F497" w14:textId="77777777" w:rsidR="00264C90" w:rsidRDefault="00264C90" w:rsidP="00264C90">
      <w:pPr>
        <w:ind w:left="3600"/>
        <w:rPr>
          <w:rFonts w:ascii="Arial" w:eastAsia="Calibri" w:hAnsi="Arial" w:cs="Arial"/>
          <w:sz w:val="20"/>
          <w:szCs w:val="20"/>
          <w:lang w:val="en-AU" w:eastAsia="en-US"/>
        </w:rPr>
      </w:pPr>
    </w:p>
    <w:p w14:paraId="67A91C25" w14:textId="77777777" w:rsidR="00264C90" w:rsidRPr="004C5F83" w:rsidRDefault="00264C90" w:rsidP="00264C90">
      <w:pPr>
        <w:pStyle w:val="TextList"/>
        <w:ind w:left="284" w:hanging="284"/>
        <w:rPr>
          <w:rFonts w:eastAsia="Calibri"/>
          <w:bCs/>
          <w:lang w:val="en-AU" w:eastAsia="en-US"/>
        </w:rPr>
      </w:pPr>
      <w:r w:rsidRPr="004C5F83">
        <w:rPr>
          <w:rFonts w:eastAsia="Calibri"/>
          <w:bCs/>
          <w:lang w:val="en-AU" w:eastAsia="en-US"/>
        </w:rPr>
        <w:t xml:space="preserve">A </w:t>
      </w:r>
      <w:r w:rsidRPr="004C5F83">
        <w:rPr>
          <w:rFonts w:eastAsia="Verdana"/>
          <w:bCs/>
          <w:lang w:val="en-AU" w:eastAsia="en-US"/>
        </w:rPr>
        <w:t>noisiest of all.</w:t>
      </w:r>
    </w:p>
    <w:p w14:paraId="5DA9A8BB" w14:textId="77777777" w:rsidR="00264C90" w:rsidRPr="004C5F83" w:rsidRDefault="00264C90" w:rsidP="00264C90">
      <w:pPr>
        <w:pStyle w:val="TextList"/>
        <w:ind w:left="284" w:hanging="284"/>
        <w:rPr>
          <w:rFonts w:eastAsia="Calibri"/>
          <w:bCs/>
          <w:lang w:val="en-AU" w:eastAsia="en-US"/>
        </w:rPr>
      </w:pPr>
      <w:r w:rsidRPr="004C5F83">
        <w:rPr>
          <w:rFonts w:eastAsia="Calibri"/>
          <w:bCs/>
          <w:lang w:val="en-AU" w:eastAsia="en-US"/>
        </w:rPr>
        <w:t>B modern than her friend’s.</w:t>
      </w:r>
    </w:p>
    <w:p w14:paraId="50BB0059" w14:textId="77777777" w:rsidR="00264C90" w:rsidRPr="004C5F83" w:rsidRDefault="00264C90" w:rsidP="00264C90">
      <w:pPr>
        <w:pStyle w:val="TextList"/>
        <w:ind w:left="284" w:hanging="284"/>
        <w:rPr>
          <w:rFonts w:eastAsia="Calibri"/>
          <w:bCs/>
          <w:lang w:val="en-AU" w:eastAsia="en-US"/>
        </w:rPr>
      </w:pPr>
      <w:r w:rsidRPr="004C5F83">
        <w:rPr>
          <w:rFonts w:eastAsia="Calibri"/>
          <w:bCs/>
          <w:lang w:val="en-AU" w:eastAsia="en-US"/>
        </w:rPr>
        <w:t xml:space="preserve">C </w:t>
      </w:r>
      <w:r w:rsidRPr="004C5F83">
        <w:rPr>
          <w:rFonts w:eastAsia="Verdana"/>
          <w:bCs/>
          <w:lang w:val="en-AU" w:eastAsia="en-US"/>
        </w:rPr>
        <w:t>beautiful dresses in the shop.</w:t>
      </w:r>
    </w:p>
    <w:p w14:paraId="31093E2F" w14:textId="77777777" w:rsidR="00264C90" w:rsidRPr="004C5F83" w:rsidRDefault="00264C90" w:rsidP="00264C90">
      <w:pPr>
        <w:pStyle w:val="TextList"/>
        <w:ind w:left="284" w:hanging="284"/>
        <w:rPr>
          <w:rFonts w:eastAsia="Calibri"/>
          <w:bCs/>
          <w:lang w:val="en-AU" w:eastAsia="en-US"/>
        </w:rPr>
      </w:pPr>
      <w:r w:rsidRPr="004C5F83">
        <w:rPr>
          <w:rFonts w:eastAsia="Calibri"/>
          <w:bCs/>
          <w:lang w:val="en-AU" w:eastAsia="en-US"/>
        </w:rPr>
        <w:t xml:space="preserve">D </w:t>
      </w:r>
      <w:r w:rsidRPr="004C5F83">
        <w:rPr>
          <w:rFonts w:eastAsia="Verdana"/>
          <w:bCs/>
          <w:lang w:val="en-AU" w:eastAsia="en-US"/>
        </w:rPr>
        <w:t>important to teenagers than children.</w:t>
      </w:r>
    </w:p>
    <w:p w14:paraId="4AA36179" w14:textId="77777777" w:rsidR="00264C90" w:rsidRPr="004C5F83" w:rsidRDefault="00264C90" w:rsidP="00264C90">
      <w:pPr>
        <w:pStyle w:val="TextList"/>
        <w:ind w:left="284" w:hanging="284"/>
        <w:rPr>
          <w:rFonts w:eastAsia="Calibri"/>
          <w:bCs/>
          <w:lang w:val="en-AU" w:eastAsia="en-US"/>
        </w:rPr>
      </w:pPr>
      <w:r w:rsidRPr="004C5F83">
        <w:rPr>
          <w:rFonts w:eastAsia="Calibri"/>
          <w:bCs/>
          <w:lang w:val="en-AU" w:eastAsia="en-US"/>
        </w:rPr>
        <w:t xml:space="preserve">E </w:t>
      </w:r>
      <w:r w:rsidRPr="004C5F83">
        <w:rPr>
          <w:rFonts w:eastAsia="Verdana"/>
          <w:bCs/>
          <w:lang w:val="en-AU" w:eastAsia="en-US"/>
        </w:rPr>
        <w:t>fair as his brother’s.</w:t>
      </w:r>
    </w:p>
    <w:p w14:paraId="78DF34F9" w14:textId="77777777" w:rsidR="00264C90" w:rsidRPr="004C5F83" w:rsidRDefault="00264C90" w:rsidP="00264C90">
      <w:pPr>
        <w:pStyle w:val="TextList"/>
        <w:ind w:left="284" w:hanging="284"/>
        <w:rPr>
          <w:rFonts w:eastAsia="Calibri"/>
          <w:bCs/>
          <w:lang w:val="en-AU" w:eastAsia="en-US"/>
        </w:rPr>
      </w:pPr>
      <w:r w:rsidRPr="004C5F83">
        <w:rPr>
          <w:rFonts w:eastAsia="Calibri"/>
          <w:bCs/>
          <w:lang w:val="en-AU" w:eastAsia="en-US"/>
        </w:rPr>
        <w:t xml:space="preserve">F </w:t>
      </w:r>
      <w:r w:rsidRPr="004C5F83">
        <w:rPr>
          <w:rFonts w:eastAsia="Verdana"/>
          <w:bCs/>
          <w:lang w:val="en-AU" w:eastAsia="en-US"/>
        </w:rPr>
        <w:t>small for me.</w:t>
      </w:r>
    </w:p>
    <w:p w14:paraId="26002261" w14:textId="77777777" w:rsidR="00264C90" w:rsidRPr="004C5F83" w:rsidRDefault="00264C90" w:rsidP="00264C90">
      <w:pPr>
        <w:pStyle w:val="TextList"/>
        <w:ind w:left="284" w:hanging="284"/>
        <w:rPr>
          <w:rFonts w:eastAsia="Calibri"/>
          <w:bCs/>
          <w:lang w:val="en-AU" w:eastAsia="en-US"/>
        </w:rPr>
      </w:pPr>
      <w:r w:rsidRPr="004C5F83">
        <w:rPr>
          <w:rFonts w:eastAsia="Calibri"/>
          <w:bCs/>
          <w:lang w:val="en-AU" w:eastAsia="en-US"/>
        </w:rPr>
        <w:t>G exciting match of the year.</w:t>
      </w:r>
    </w:p>
    <w:p w14:paraId="6E33A8B2" w14:textId="77777777" w:rsidR="00264C90" w:rsidRPr="00B27B5C" w:rsidRDefault="00264C90" w:rsidP="00264C90">
      <w:pPr>
        <w:pStyle w:val="TextList"/>
        <w:ind w:left="284" w:hanging="284"/>
        <w:rPr>
          <w:rFonts w:eastAsia="Calibri"/>
          <w:lang w:val="en-AU" w:eastAsia="en-US"/>
        </w:rPr>
      </w:pPr>
      <w:r w:rsidRPr="004C5F83">
        <w:rPr>
          <w:rFonts w:eastAsia="Calibri"/>
          <w:bCs/>
          <w:lang w:val="en-AU" w:eastAsia="en-US"/>
        </w:rPr>
        <w:t xml:space="preserve">H </w:t>
      </w:r>
      <w:r w:rsidRPr="004C5F83">
        <w:rPr>
          <w:rFonts w:eastAsia="Verdana"/>
          <w:bCs/>
          <w:lang w:val="en-AU" w:eastAsia="en-US"/>
        </w:rPr>
        <w:t>tall now</w:t>
      </w:r>
      <w:r w:rsidRPr="00B27B5C">
        <w:rPr>
          <w:rFonts w:eastAsia="Verdana"/>
          <w:lang w:val="en-AU" w:eastAsia="en-US"/>
        </w:rPr>
        <w:t>.</w:t>
      </w:r>
    </w:p>
    <w:p w14:paraId="4EDB9D1D" w14:textId="77777777" w:rsidR="00264C90" w:rsidRPr="00E61293" w:rsidRDefault="00264C90" w:rsidP="00264C90">
      <w:pPr>
        <w:jc w:val="right"/>
        <w:rPr>
          <w:rFonts w:ascii="Arial" w:eastAsia="Calibri" w:hAnsi="Arial" w:cs="Arial"/>
          <w:sz w:val="20"/>
          <w:szCs w:val="20"/>
          <w:lang w:val="en-AU" w:eastAsia="en-US"/>
        </w:rPr>
      </w:pPr>
      <w:r w:rsidRPr="00E61293">
        <w:rPr>
          <w:rFonts w:ascii="Arial" w:eastAsia="Calibri" w:hAnsi="Arial" w:cs="Arial"/>
          <w:sz w:val="20"/>
          <w:szCs w:val="20"/>
          <w:lang w:val="en-AU" w:eastAsia="en-US"/>
        </w:rPr>
        <w:tab/>
      </w:r>
      <w:r w:rsidRPr="00E61293">
        <w:rPr>
          <w:rFonts w:ascii="Arial" w:eastAsia="Calibri" w:hAnsi="Arial" w:cs="Arial"/>
          <w:sz w:val="20"/>
          <w:szCs w:val="20"/>
          <w:lang w:val="en-AU" w:eastAsia="en-US"/>
        </w:rPr>
        <w:tab/>
      </w:r>
      <w:r w:rsidRPr="00E61293">
        <w:rPr>
          <w:rFonts w:ascii="Arial" w:eastAsia="Calibri" w:hAnsi="Arial" w:cs="Arial"/>
          <w:sz w:val="20"/>
          <w:szCs w:val="20"/>
          <w:lang w:val="en-AU" w:eastAsia="en-US"/>
        </w:rPr>
        <w:tab/>
      </w:r>
      <w:r w:rsidRPr="00E61293">
        <w:rPr>
          <w:rFonts w:ascii="Arial" w:eastAsia="Calibri" w:hAnsi="Arial" w:cs="Arial"/>
          <w:sz w:val="20"/>
          <w:szCs w:val="20"/>
          <w:lang w:val="en-AU" w:eastAsia="en-US"/>
        </w:rPr>
        <w:tab/>
      </w:r>
      <w:r w:rsidRPr="00E61293">
        <w:rPr>
          <w:rFonts w:ascii="Arial" w:eastAsia="Calibri" w:hAnsi="Arial" w:cs="Arial"/>
          <w:sz w:val="20"/>
          <w:szCs w:val="20"/>
          <w:lang w:val="en-AU" w:eastAsia="en-US"/>
        </w:rPr>
        <w:tab/>
        <w:t>___/8</w:t>
      </w:r>
    </w:p>
    <w:p w14:paraId="5A274377" w14:textId="77777777" w:rsidR="00264C90" w:rsidRPr="00B975B0" w:rsidRDefault="00264C90" w:rsidP="00264C90">
      <w:pPr>
        <w:ind w:left="3600"/>
        <w:rPr>
          <w:rFonts w:ascii="Arial" w:eastAsia="Calibri" w:hAnsi="Arial" w:cs="Arial"/>
          <w:sz w:val="20"/>
          <w:szCs w:val="20"/>
          <w:lang w:eastAsia="en-US"/>
        </w:rPr>
      </w:pPr>
    </w:p>
    <w:p w14:paraId="2F541595" w14:textId="77777777" w:rsidR="00264C90" w:rsidRDefault="00264C90" w:rsidP="00264C90">
      <w:pPr>
        <w:pStyle w:val="HeadCSubsubsection"/>
      </w:pPr>
      <w:r w:rsidRPr="00186089">
        <w:t xml:space="preserve">Task </w:t>
      </w:r>
      <w:r w:rsidRPr="00342B6F">
        <w:t>3</w:t>
      </w:r>
    </w:p>
    <w:p w14:paraId="47CCB771" w14:textId="77777777" w:rsidR="00264C90" w:rsidRDefault="00264C90" w:rsidP="00264C90">
      <w:pPr>
        <w:pStyle w:val="Rubric"/>
        <w:rPr>
          <w:rFonts w:eastAsia="Calibri"/>
          <w:lang w:val="en-AU" w:eastAsia="en-US"/>
        </w:rPr>
      </w:pPr>
      <w:r w:rsidRPr="00B27B5C">
        <w:rPr>
          <w:rFonts w:eastAsia="Calibri"/>
          <w:lang w:val="en-AU" w:eastAsia="en-US"/>
        </w:rPr>
        <w:t xml:space="preserve">Complete the sentences with the correct form of the words in brackets. Use </w:t>
      </w:r>
      <w:r w:rsidRPr="00B27B5C">
        <w:rPr>
          <w:rFonts w:eastAsia="Calibri"/>
          <w:i/>
          <w:lang w:val="en-AU" w:eastAsia="en-US"/>
        </w:rPr>
        <w:t>too</w:t>
      </w:r>
      <w:r>
        <w:rPr>
          <w:rFonts w:eastAsia="Calibri"/>
          <w:i/>
          <w:lang w:val="en-AU" w:eastAsia="en-US"/>
        </w:rPr>
        <w:t xml:space="preserve"> </w:t>
      </w:r>
      <w:r>
        <w:rPr>
          <w:rFonts w:eastAsia="Calibri"/>
          <w:lang w:val="en-AU" w:eastAsia="en-US"/>
        </w:rPr>
        <w:t xml:space="preserve">or </w:t>
      </w:r>
      <w:r w:rsidRPr="00B27B5C">
        <w:rPr>
          <w:rFonts w:eastAsia="Calibri"/>
          <w:i/>
          <w:lang w:val="en-AU" w:eastAsia="en-US"/>
        </w:rPr>
        <w:t>enough</w:t>
      </w:r>
      <w:r w:rsidRPr="00B27B5C">
        <w:rPr>
          <w:rFonts w:eastAsia="Calibri"/>
          <w:lang w:val="en-AU" w:eastAsia="en-US"/>
        </w:rPr>
        <w:t>.</w:t>
      </w:r>
    </w:p>
    <w:p w14:paraId="13A63A60" w14:textId="77777777" w:rsidR="00264C90" w:rsidRPr="00B27B5C" w:rsidRDefault="00264C90" w:rsidP="00264C90">
      <w:pPr>
        <w:pStyle w:val="Rubric"/>
        <w:rPr>
          <w:rFonts w:eastAsia="Calibri"/>
          <w:lang w:val="en-AU" w:eastAsia="en-US"/>
        </w:rPr>
      </w:pPr>
    </w:p>
    <w:p w14:paraId="6B1A43EC" w14:textId="77777777" w:rsidR="00264C90" w:rsidRPr="00B27B5C" w:rsidRDefault="00264C90" w:rsidP="00264C90">
      <w:pPr>
        <w:pStyle w:val="TextList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17</w:t>
      </w:r>
      <w:r>
        <w:rPr>
          <w:rFonts w:eastAsia="Calibri"/>
          <w:b/>
          <w:lang w:val="en-AU" w:eastAsia="en-US"/>
        </w:rPr>
        <w:t xml:space="preserve"> </w:t>
      </w:r>
      <w:r w:rsidRPr="00B27B5C">
        <w:rPr>
          <w:rFonts w:eastAsia="Calibri"/>
          <w:lang w:val="en-AU" w:eastAsia="en-US"/>
        </w:rPr>
        <w:t xml:space="preserve">Is she </w:t>
      </w:r>
      <w:r w:rsidRPr="00AB2297">
        <w:rPr>
          <w:rStyle w:val="GapFillchr"/>
        </w:rPr>
        <w:t>                   </w:t>
      </w:r>
      <w:proofErr w:type="gramStart"/>
      <w:r w:rsidRPr="00AB2297">
        <w:rPr>
          <w:rStyle w:val="GapFillchr"/>
        </w:rPr>
        <w:t>  </w:t>
      </w:r>
      <w:r>
        <w:rPr>
          <w:shd w:val="clear" w:color="auto" w:fill="FFFFFF"/>
        </w:rPr>
        <w:t xml:space="preserve"> </w:t>
      </w:r>
      <w:r w:rsidRPr="00B27B5C">
        <w:rPr>
          <w:rFonts w:eastAsia="Calibri"/>
          <w:lang w:val="en-AU" w:eastAsia="en-US"/>
        </w:rPr>
        <w:t>(</w:t>
      </w:r>
      <w:proofErr w:type="gramEnd"/>
      <w:r w:rsidRPr="00B27B5C">
        <w:rPr>
          <w:rFonts w:eastAsia="Calibri"/>
          <w:lang w:val="en-AU" w:eastAsia="en-US"/>
        </w:rPr>
        <w:t>confident) to colour her hair green?</w:t>
      </w:r>
    </w:p>
    <w:p w14:paraId="69ACA6C6" w14:textId="77777777" w:rsidR="00264C90" w:rsidRPr="00B27B5C" w:rsidRDefault="00264C90" w:rsidP="00264C90">
      <w:pPr>
        <w:pStyle w:val="TextList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18</w:t>
      </w:r>
      <w:r>
        <w:rPr>
          <w:rFonts w:eastAsia="Calibri"/>
          <w:b/>
          <w:lang w:val="en-AU" w:eastAsia="en-US"/>
        </w:rPr>
        <w:t xml:space="preserve"> </w:t>
      </w:r>
      <w:r w:rsidRPr="00B27B5C">
        <w:rPr>
          <w:rFonts w:eastAsia="Calibri"/>
          <w:lang w:val="en-AU" w:eastAsia="en-US"/>
        </w:rPr>
        <w:t xml:space="preserve">The clothes in this shop are </w:t>
      </w:r>
      <w:r w:rsidRPr="00AB2297">
        <w:rPr>
          <w:rStyle w:val="GapFillchr"/>
        </w:rPr>
        <w:t>                   </w:t>
      </w:r>
      <w:proofErr w:type="gramStart"/>
      <w:r w:rsidRPr="00AB2297">
        <w:rPr>
          <w:rStyle w:val="GapFillchr"/>
        </w:rPr>
        <w:t>  </w:t>
      </w:r>
      <w:r>
        <w:rPr>
          <w:shd w:val="clear" w:color="auto" w:fill="FFFFFF"/>
        </w:rPr>
        <w:t xml:space="preserve"> </w:t>
      </w:r>
      <w:r w:rsidRPr="00B27B5C">
        <w:rPr>
          <w:rFonts w:eastAsia="Calibri"/>
          <w:lang w:val="en-AU" w:eastAsia="en-US"/>
        </w:rPr>
        <w:t>(</w:t>
      </w:r>
      <w:proofErr w:type="gramEnd"/>
      <w:r w:rsidRPr="00B27B5C">
        <w:rPr>
          <w:rFonts w:eastAsia="Calibri"/>
          <w:lang w:val="en-AU" w:eastAsia="en-US"/>
        </w:rPr>
        <w:t>cheap) for teenagers to buy.</w:t>
      </w:r>
    </w:p>
    <w:p w14:paraId="1F86E574" w14:textId="77777777" w:rsidR="00264C90" w:rsidRPr="00B27B5C" w:rsidRDefault="00264C90" w:rsidP="00264C90">
      <w:pPr>
        <w:pStyle w:val="TextList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19</w:t>
      </w:r>
      <w:r>
        <w:rPr>
          <w:rFonts w:eastAsia="Calibri"/>
          <w:b/>
          <w:lang w:val="en-AU" w:eastAsia="en-US"/>
        </w:rPr>
        <w:t xml:space="preserve"> </w:t>
      </w:r>
      <w:r w:rsidRPr="00B27B5C">
        <w:rPr>
          <w:rFonts w:eastAsia="Calibri"/>
          <w:lang w:val="en-AU" w:eastAsia="en-US"/>
        </w:rPr>
        <w:t xml:space="preserve">I can’t drive a car yet because I’m </w:t>
      </w:r>
      <w:r w:rsidRPr="00AB2297">
        <w:rPr>
          <w:rStyle w:val="GapFillchr"/>
        </w:rPr>
        <w:t>                   </w:t>
      </w:r>
      <w:proofErr w:type="gramStart"/>
      <w:r w:rsidRPr="00AB2297">
        <w:rPr>
          <w:rStyle w:val="GapFillchr"/>
        </w:rPr>
        <w:t>  </w:t>
      </w:r>
      <w:r>
        <w:rPr>
          <w:shd w:val="clear" w:color="auto" w:fill="FFFFFF"/>
        </w:rPr>
        <w:t xml:space="preserve"> </w:t>
      </w:r>
      <w:r w:rsidRPr="00B27B5C">
        <w:rPr>
          <w:rFonts w:eastAsia="Calibri"/>
          <w:lang w:val="en-AU" w:eastAsia="en-US"/>
        </w:rPr>
        <w:t>(</w:t>
      </w:r>
      <w:proofErr w:type="gramEnd"/>
      <w:r w:rsidRPr="00B27B5C">
        <w:rPr>
          <w:rFonts w:eastAsia="Calibri"/>
          <w:lang w:val="en-AU" w:eastAsia="en-US"/>
        </w:rPr>
        <w:t>young)!</w:t>
      </w:r>
    </w:p>
    <w:p w14:paraId="151D5FB8" w14:textId="77777777" w:rsidR="00264C90" w:rsidRPr="00B27B5C" w:rsidRDefault="00264C90" w:rsidP="00264C90">
      <w:pPr>
        <w:pStyle w:val="TextList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20</w:t>
      </w:r>
      <w:r>
        <w:rPr>
          <w:rFonts w:eastAsia="Calibri"/>
          <w:b/>
          <w:lang w:val="en-AU" w:eastAsia="en-US"/>
        </w:rPr>
        <w:t xml:space="preserve"> </w:t>
      </w:r>
      <w:r w:rsidRPr="00B27B5C">
        <w:rPr>
          <w:rFonts w:eastAsia="Calibri"/>
          <w:lang w:val="en-AU" w:eastAsia="en-US"/>
        </w:rPr>
        <w:t xml:space="preserve">We can’t sleep because the music from the party next door is </w:t>
      </w:r>
      <w:r w:rsidRPr="00AB2297">
        <w:rPr>
          <w:rStyle w:val="GapFillchr"/>
        </w:rPr>
        <w:t>                   </w:t>
      </w:r>
      <w:proofErr w:type="gramStart"/>
      <w:r w:rsidRPr="00AB2297">
        <w:rPr>
          <w:rStyle w:val="GapFillchr"/>
        </w:rPr>
        <w:t>  </w:t>
      </w:r>
      <w:r>
        <w:rPr>
          <w:shd w:val="clear" w:color="auto" w:fill="FFFFFF"/>
        </w:rPr>
        <w:t xml:space="preserve"> </w:t>
      </w:r>
      <w:r w:rsidRPr="00B27B5C">
        <w:rPr>
          <w:rFonts w:eastAsia="Calibri"/>
          <w:lang w:val="en-AU" w:eastAsia="en-US"/>
        </w:rPr>
        <w:t>(</w:t>
      </w:r>
      <w:proofErr w:type="gramEnd"/>
      <w:r w:rsidRPr="00B27B5C">
        <w:rPr>
          <w:rFonts w:eastAsia="Calibri"/>
          <w:lang w:val="en-AU" w:eastAsia="en-US"/>
        </w:rPr>
        <w:t>loud).</w:t>
      </w:r>
    </w:p>
    <w:p w14:paraId="22EDE1C0" w14:textId="77777777" w:rsidR="00264C90" w:rsidRPr="00B27B5C" w:rsidRDefault="00264C90" w:rsidP="00264C90">
      <w:pPr>
        <w:pStyle w:val="TextList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21</w:t>
      </w:r>
      <w:r>
        <w:rPr>
          <w:rFonts w:eastAsia="Calibri"/>
          <w:b/>
          <w:lang w:val="en-AU" w:eastAsia="en-US"/>
        </w:rPr>
        <w:t xml:space="preserve"> </w:t>
      </w:r>
      <w:r w:rsidRPr="00B27B5C">
        <w:rPr>
          <w:rFonts w:eastAsia="Calibri"/>
          <w:lang w:val="en-AU" w:eastAsia="en-US"/>
        </w:rPr>
        <w:t xml:space="preserve">My homework </w:t>
      </w:r>
      <w:r w:rsidRPr="00AB2297">
        <w:rPr>
          <w:rStyle w:val="GapFillchr"/>
        </w:rPr>
        <w:t>                   </w:t>
      </w:r>
      <w:proofErr w:type="gramStart"/>
      <w:r w:rsidRPr="00AB2297">
        <w:rPr>
          <w:rStyle w:val="GapFillchr"/>
        </w:rPr>
        <w:t>  </w:t>
      </w:r>
      <w:r>
        <w:rPr>
          <w:shd w:val="clear" w:color="auto" w:fill="FFFFFF"/>
        </w:rPr>
        <w:t xml:space="preserve"> </w:t>
      </w:r>
      <w:r w:rsidRPr="00B27B5C">
        <w:rPr>
          <w:rFonts w:eastAsia="Calibri"/>
          <w:lang w:val="en-AU" w:eastAsia="en-US"/>
        </w:rPr>
        <w:t>(</w:t>
      </w:r>
      <w:proofErr w:type="gramEnd"/>
      <w:r>
        <w:rPr>
          <w:rFonts w:eastAsia="Calibri"/>
          <w:lang w:val="en-AU" w:eastAsia="en-US"/>
        </w:rPr>
        <w:t xml:space="preserve">not </w:t>
      </w:r>
      <w:r w:rsidRPr="00B27B5C">
        <w:rPr>
          <w:rFonts w:eastAsia="Calibri"/>
          <w:lang w:val="en-AU" w:eastAsia="en-US"/>
        </w:rPr>
        <w:t>good) and I have to do it all again!</w:t>
      </w:r>
    </w:p>
    <w:p w14:paraId="1AFA364E" w14:textId="77777777" w:rsidR="00264C90" w:rsidRPr="00B27B5C" w:rsidRDefault="00264C90" w:rsidP="00264C90">
      <w:pPr>
        <w:pStyle w:val="TextList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22</w:t>
      </w:r>
      <w:r>
        <w:rPr>
          <w:rFonts w:eastAsia="Calibri"/>
          <w:b/>
          <w:lang w:val="en-AU" w:eastAsia="en-US"/>
        </w:rPr>
        <w:t xml:space="preserve"> </w:t>
      </w:r>
      <w:r w:rsidRPr="00B27B5C">
        <w:rPr>
          <w:rFonts w:eastAsia="Calibri"/>
          <w:lang w:val="en-AU" w:eastAsia="en-US"/>
        </w:rPr>
        <w:t xml:space="preserve">These accessories are </w:t>
      </w:r>
      <w:r w:rsidRPr="00AB2297">
        <w:rPr>
          <w:rStyle w:val="GapFillchr"/>
        </w:rPr>
        <w:t>                   </w:t>
      </w:r>
      <w:proofErr w:type="gramStart"/>
      <w:r w:rsidRPr="00AB2297">
        <w:rPr>
          <w:rStyle w:val="GapFillchr"/>
        </w:rPr>
        <w:t>  </w:t>
      </w:r>
      <w:r>
        <w:rPr>
          <w:shd w:val="clear" w:color="auto" w:fill="FFFFFF"/>
        </w:rPr>
        <w:t xml:space="preserve"> </w:t>
      </w:r>
      <w:r w:rsidRPr="00B27B5C">
        <w:rPr>
          <w:rFonts w:eastAsia="Calibri"/>
          <w:lang w:val="en-AU" w:eastAsia="en-US"/>
        </w:rPr>
        <w:t>(</w:t>
      </w:r>
      <w:proofErr w:type="gramEnd"/>
      <w:r w:rsidRPr="00B27B5C">
        <w:rPr>
          <w:rFonts w:eastAsia="Calibri"/>
          <w:lang w:val="en-AU" w:eastAsia="en-US"/>
        </w:rPr>
        <w:t>old) – I need new ones.</w:t>
      </w:r>
    </w:p>
    <w:p w14:paraId="0C02009E" w14:textId="77777777" w:rsidR="00264C90" w:rsidRPr="0034458D" w:rsidRDefault="00264C90" w:rsidP="00264C90">
      <w:pPr>
        <w:pStyle w:val="TextList"/>
      </w:pPr>
      <w:r w:rsidRPr="00342B6F">
        <w:rPr>
          <w:rFonts w:eastAsia="Calibri"/>
          <w:lang w:val="en-AU" w:eastAsia="en-US"/>
        </w:rPr>
        <w:t>23</w:t>
      </w:r>
      <w:r>
        <w:rPr>
          <w:rFonts w:eastAsia="Calibri"/>
          <w:b/>
          <w:lang w:val="en-AU" w:eastAsia="en-US"/>
        </w:rPr>
        <w:t xml:space="preserve"> </w:t>
      </w:r>
      <w:r w:rsidRPr="00B27B5C">
        <w:rPr>
          <w:rFonts w:eastAsia="Calibri"/>
          <w:lang w:val="en-AU" w:eastAsia="en-US"/>
        </w:rPr>
        <w:t xml:space="preserve">I wear size </w:t>
      </w:r>
      <w:r>
        <w:rPr>
          <w:rFonts w:eastAsia="Calibri"/>
          <w:lang w:val="en-AU" w:eastAsia="en-US"/>
        </w:rPr>
        <w:t xml:space="preserve">thirty-nine </w:t>
      </w:r>
      <w:r w:rsidRPr="00B27B5C">
        <w:rPr>
          <w:rFonts w:eastAsia="Calibri"/>
          <w:lang w:val="en-AU" w:eastAsia="en-US"/>
        </w:rPr>
        <w:t>shoes and</w:t>
      </w:r>
      <w:r>
        <w:rPr>
          <w:rFonts w:eastAsia="Calibri"/>
          <w:lang w:val="en-AU" w:eastAsia="en-US"/>
        </w:rPr>
        <w:t xml:space="preserve"> </w:t>
      </w:r>
      <w:r w:rsidRPr="00B27B5C">
        <w:rPr>
          <w:rFonts w:eastAsia="Calibri"/>
          <w:lang w:val="en-AU" w:eastAsia="en-US"/>
        </w:rPr>
        <w:t xml:space="preserve">these are size </w:t>
      </w:r>
      <w:r>
        <w:rPr>
          <w:rFonts w:eastAsia="Calibri"/>
          <w:lang w:val="en-AU" w:eastAsia="en-US"/>
        </w:rPr>
        <w:t>thirty-seven</w:t>
      </w:r>
      <w:r w:rsidRPr="00B27B5C">
        <w:rPr>
          <w:rFonts w:eastAsia="Calibri"/>
          <w:lang w:val="en-AU" w:eastAsia="en-US"/>
        </w:rPr>
        <w:t xml:space="preserve"> – they </w:t>
      </w:r>
      <w:r w:rsidRPr="00AB2297">
        <w:rPr>
          <w:rStyle w:val="GapFillchr"/>
        </w:rPr>
        <w:t>                   </w:t>
      </w:r>
      <w:proofErr w:type="gramStart"/>
      <w:r w:rsidRPr="00AB2297">
        <w:rPr>
          <w:rStyle w:val="GapFillchr"/>
        </w:rPr>
        <w:t>  </w:t>
      </w:r>
      <w:r>
        <w:rPr>
          <w:shd w:val="clear" w:color="auto" w:fill="FFFFFF"/>
        </w:rPr>
        <w:t xml:space="preserve"> (</w:t>
      </w:r>
      <w:proofErr w:type="gramEnd"/>
      <w:r>
        <w:rPr>
          <w:rFonts w:eastAsia="Calibri"/>
          <w:lang w:val="en-AU" w:eastAsia="en-US"/>
        </w:rPr>
        <w:t xml:space="preserve">not </w:t>
      </w:r>
      <w:r w:rsidRPr="00B27B5C">
        <w:rPr>
          <w:rFonts w:eastAsia="Calibri"/>
          <w:lang w:val="en-AU" w:eastAsia="en-US"/>
        </w:rPr>
        <w:t xml:space="preserve">big). </w:t>
      </w:r>
    </w:p>
    <w:p w14:paraId="43DE5C4E" w14:textId="77777777" w:rsidR="00264C90" w:rsidRPr="00B27B5C" w:rsidRDefault="00264C90" w:rsidP="00264C90">
      <w:pPr>
        <w:pStyle w:val="TextList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24</w:t>
      </w:r>
      <w:r>
        <w:rPr>
          <w:rFonts w:eastAsia="Calibri"/>
          <w:b/>
          <w:lang w:val="en-AU" w:eastAsia="en-US"/>
        </w:rPr>
        <w:t xml:space="preserve"> </w:t>
      </w:r>
      <w:r w:rsidRPr="00B27B5C">
        <w:rPr>
          <w:rFonts w:eastAsia="Calibri"/>
          <w:lang w:val="en-AU" w:eastAsia="en-US"/>
        </w:rPr>
        <w:t xml:space="preserve">We can’t sleep. We’re </w:t>
      </w:r>
      <w:r w:rsidRPr="00AB2297">
        <w:rPr>
          <w:rStyle w:val="GapFillchr"/>
        </w:rPr>
        <w:t>                   </w:t>
      </w:r>
      <w:proofErr w:type="gramStart"/>
      <w:r w:rsidRPr="00AB2297">
        <w:rPr>
          <w:rStyle w:val="GapFillchr"/>
        </w:rPr>
        <w:t>  </w:t>
      </w:r>
      <w:r>
        <w:rPr>
          <w:shd w:val="clear" w:color="auto" w:fill="FFFFFF"/>
        </w:rPr>
        <w:t xml:space="preserve"> </w:t>
      </w:r>
      <w:r w:rsidRPr="00B27B5C">
        <w:rPr>
          <w:rFonts w:eastAsia="Calibri"/>
          <w:lang w:val="en-AU" w:eastAsia="en-US"/>
        </w:rPr>
        <w:t>(</w:t>
      </w:r>
      <w:proofErr w:type="gramEnd"/>
      <w:r w:rsidRPr="00B27B5C">
        <w:rPr>
          <w:rFonts w:eastAsia="Calibri"/>
          <w:lang w:val="en-AU" w:eastAsia="en-US"/>
        </w:rPr>
        <w:t>excited) because we’re going on holiday tomorrow.</w:t>
      </w:r>
    </w:p>
    <w:p w14:paraId="4487EAF0" w14:textId="77777777" w:rsidR="00264C90" w:rsidRPr="00B27B5C" w:rsidRDefault="00264C90" w:rsidP="00264C90">
      <w:pPr>
        <w:pStyle w:val="TextList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25</w:t>
      </w:r>
      <w:r>
        <w:rPr>
          <w:rFonts w:eastAsia="Calibri"/>
          <w:b/>
          <w:lang w:val="en-AU" w:eastAsia="en-US"/>
        </w:rPr>
        <w:t xml:space="preserve"> </w:t>
      </w:r>
      <w:r w:rsidRPr="00B27B5C">
        <w:rPr>
          <w:rFonts w:eastAsia="Calibri"/>
          <w:lang w:val="en-AU" w:eastAsia="en-US"/>
        </w:rPr>
        <w:t xml:space="preserve">Can you get that book on the top shelf? Are you </w:t>
      </w:r>
      <w:r w:rsidRPr="00AB2297">
        <w:rPr>
          <w:rStyle w:val="GapFillchr"/>
        </w:rPr>
        <w:t>                   </w:t>
      </w:r>
      <w:proofErr w:type="gramStart"/>
      <w:r w:rsidRPr="00AB2297">
        <w:rPr>
          <w:rStyle w:val="GapFillchr"/>
        </w:rPr>
        <w:t>  </w:t>
      </w:r>
      <w:r>
        <w:rPr>
          <w:shd w:val="clear" w:color="auto" w:fill="FFFFFF"/>
        </w:rPr>
        <w:t xml:space="preserve"> </w:t>
      </w:r>
      <w:r w:rsidRPr="00B27B5C">
        <w:rPr>
          <w:rFonts w:eastAsia="Calibri"/>
          <w:lang w:val="en-AU" w:eastAsia="en-US"/>
        </w:rPr>
        <w:t>(</w:t>
      </w:r>
      <w:proofErr w:type="gramEnd"/>
      <w:r w:rsidRPr="00B27B5C">
        <w:rPr>
          <w:rFonts w:eastAsia="Calibri"/>
          <w:lang w:val="en-AU" w:eastAsia="en-US"/>
        </w:rPr>
        <w:t>tall)?</w:t>
      </w:r>
    </w:p>
    <w:p w14:paraId="2D4CC16B" w14:textId="77777777" w:rsidR="00264C90" w:rsidRPr="00E61293" w:rsidRDefault="00264C90" w:rsidP="00264C90">
      <w:pPr>
        <w:jc w:val="right"/>
        <w:rPr>
          <w:rFonts w:ascii="Arial" w:eastAsia="Calibri" w:hAnsi="Arial" w:cs="Arial"/>
          <w:sz w:val="20"/>
          <w:szCs w:val="20"/>
          <w:lang w:val="en-AU" w:eastAsia="en-US"/>
        </w:rPr>
      </w:pPr>
      <w:r w:rsidRPr="00E61293">
        <w:rPr>
          <w:rFonts w:ascii="Arial" w:eastAsia="Calibri" w:hAnsi="Arial" w:cs="Arial"/>
          <w:sz w:val="20"/>
          <w:szCs w:val="20"/>
          <w:lang w:val="en-AU" w:eastAsia="en-US"/>
        </w:rPr>
        <w:tab/>
      </w:r>
      <w:r w:rsidRPr="00E61293">
        <w:rPr>
          <w:rFonts w:ascii="Arial" w:eastAsia="Calibri" w:hAnsi="Arial" w:cs="Arial"/>
          <w:sz w:val="20"/>
          <w:szCs w:val="20"/>
          <w:lang w:val="en-AU" w:eastAsia="en-US"/>
        </w:rPr>
        <w:tab/>
      </w:r>
      <w:r w:rsidRPr="00E61293">
        <w:rPr>
          <w:rFonts w:ascii="Arial" w:eastAsia="Calibri" w:hAnsi="Arial" w:cs="Arial"/>
          <w:sz w:val="20"/>
          <w:szCs w:val="20"/>
          <w:lang w:val="en-AU" w:eastAsia="en-US"/>
        </w:rPr>
        <w:tab/>
      </w:r>
      <w:r w:rsidRPr="00E61293">
        <w:rPr>
          <w:rFonts w:ascii="Arial" w:eastAsia="Calibri" w:hAnsi="Arial" w:cs="Arial"/>
          <w:sz w:val="20"/>
          <w:szCs w:val="20"/>
          <w:lang w:val="en-AU" w:eastAsia="en-US"/>
        </w:rPr>
        <w:tab/>
      </w:r>
      <w:r w:rsidRPr="00E61293">
        <w:rPr>
          <w:rFonts w:ascii="Arial" w:eastAsia="Calibri" w:hAnsi="Arial" w:cs="Arial"/>
          <w:sz w:val="20"/>
          <w:szCs w:val="20"/>
          <w:lang w:val="en-AU" w:eastAsia="en-US"/>
        </w:rPr>
        <w:tab/>
        <w:t>___/</w:t>
      </w:r>
      <w:r>
        <w:rPr>
          <w:rFonts w:ascii="Arial" w:eastAsia="Calibri" w:hAnsi="Arial" w:cs="Arial"/>
          <w:sz w:val="20"/>
          <w:szCs w:val="20"/>
          <w:lang w:val="en-AU" w:eastAsia="en-US"/>
        </w:rPr>
        <w:t>9</w:t>
      </w:r>
    </w:p>
    <w:p w14:paraId="74A5039A" w14:textId="77777777" w:rsidR="00264C90" w:rsidRDefault="00264C90" w:rsidP="00264C90">
      <w:pPr>
        <w:rPr>
          <w:rFonts w:ascii="Arial" w:eastAsia="Calibri" w:hAnsi="Arial" w:cs="Arial"/>
          <w:sz w:val="20"/>
          <w:szCs w:val="20"/>
          <w:lang w:val="en-AU" w:eastAsia="en-US"/>
        </w:rPr>
        <w:sectPr w:rsidR="00264C90" w:rsidSect="00C9249A">
          <w:type w:val="continuous"/>
          <w:pgSz w:w="11907" w:h="16839" w:code="9"/>
          <w:pgMar w:top="1656" w:right="706" w:bottom="1440" w:left="706" w:header="144" w:footer="562" w:gutter="0"/>
          <w:cols w:num="2" w:space="708"/>
          <w:docGrid w:linePitch="360"/>
        </w:sectPr>
      </w:pPr>
    </w:p>
    <w:p w14:paraId="79883410" w14:textId="77777777" w:rsidR="00264C90" w:rsidRPr="00C50CFD" w:rsidRDefault="00264C90" w:rsidP="00264C90">
      <w:pPr>
        <w:rPr>
          <w:rFonts w:ascii="Arial" w:eastAsia="Calibri" w:hAnsi="Arial" w:cs="Arial"/>
          <w:sz w:val="20"/>
          <w:szCs w:val="20"/>
          <w:lang w:val="en-AU" w:eastAsia="en-US"/>
        </w:rPr>
      </w:pPr>
    </w:p>
    <w:p w14:paraId="7942333C" w14:textId="77777777" w:rsidR="00264C90" w:rsidRDefault="00264C90" w:rsidP="00264C90">
      <w:pPr>
        <w:pStyle w:val="HeadBSubsection"/>
        <w:sectPr w:rsidR="00264C90" w:rsidSect="00C9249A">
          <w:type w:val="continuous"/>
          <w:pgSz w:w="11907" w:h="16839" w:code="9"/>
          <w:pgMar w:top="1656" w:right="706" w:bottom="1440" w:left="706" w:header="144" w:footer="562" w:gutter="0"/>
          <w:cols w:num="2" w:space="708"/>
          <w:docGrid w:linePitch="360"/>
        </w:sectPr>
      </w:pPr>
      <w:r>
        <w:br w:type="column"/>
      </w:r>
    </w:p>
    <w:p w14:paraId="7BB47483" w14:textId="77777777" w:rsidR="00264C90" w:rsidRDefault="00264C90" w:rsidP="00264C90">
      <w:pPr>
        <w:pStyle w:val="HeadBSubsection"/>
      </w:pPr>
      <w:r>
        <w:lastRenderedPageBreak/>
        <w:t>Vocabulary</w:t>
      </w:r>
    </w:p>
    <w:p w14:paraId="54E6BF33" w14:textId="77777777" w:rsidR="00264C90" w:rsidRDefault="00264C90" w:rsidP="00264C90">
      <w:pPr>
        <w:pStyle w:val="HeadCSubsubsection"/>
      </w:pPr>
      <w:r>
        <w:t xml:space="preserve">Task </w:t>
      </w:r>
      <w:r w:rsidRPr="00342B6F">
        <w:t>1</w:t>
      </w:r>
      <w:r>
        <w:t xml:space="preserve"> </w:t>
      </w:r>
    </w:p>
    <w:p w14:paraId="3341D9E0" w14:textId="77777777" w:rsidR="00264C90" w:rsidRDefault="00264C90" w:rsidP="00264C90">
      <w:pPr>
        <w:pStyle w:val="Rubric"/>
      </w:pPr>
      <w:r>
        <w:t>Choose the correct words to complete the sentences.</w:t>
      </w:r>
    </w:p>
    <w:p w14:paraId="005031C2" w14:textId="77777777" w:rsidR="00264C90" w:rsidRDefault="00264C90" w:rsidP="00264C90">
      <w:pPr>
        <w:pStyle w:val="Rubric"/>
      </w:pPr>
    </w:p>
    <w:p w14:paraId="1F91889D" w14:textId="77777777" w:rsidR="00264C90" w:rsidRPr="00F84454" w:rsidRDefault="00264C90" w:rsidP="00264C90">
      <w:pPr>
        <w:pStyle w:val="TextList"/>
        <w:ind w:left="284" w:hanging="284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26</w:t>
      </w:r>
      <w:r>
        <w:rPr>
          <w:rFonts w:eastAsia="Calibri"/>
          <w:b/>
          <w:lang w:val="en-AU" w:eastAsia="en-US"/>
        </w:rPr>
        <w:t xml:space="preserve"> </w:t>
      </w:r>
      <w:r w:rsidRPr="00F84454">
        <w:rPr>
          <w:rFonts w:eastAsia="Calibri"/>
          <w:lang w:val="en-AU" w:eastAsia="en-US"/>
        </w:rPr>
        <w:t xml:space="preserve">We’re going to a party tonight so we’re going to </w:t>
      </w:r>
      <w:r w:rsidRPr="00F84454">
        <w:rPr>
          <w:rFonts w:eastAsia="Calibri"/>
          <w:b/>
          <w:lang w:val="en-AU" w:eastAsia="en-US"/>
        </w:rPr>
        <w:t xml:space="preserve">dress </w:t>
      </w:r>
      <w:r w:rsidRPr="007C0629">
        <w:rPr>
          <w:rFonts w:eastAsia="Calibri"/>
          <w:lang w:val="en-AU" w:eastAsia="en-US"/>
        </w:rPr>
        <w:t>/</w:t>
      </w:r>
      <w:r w:rsidRPr="00F84454">
        <w:rPr>
          <w:rFonts w:eastAsia="Calibri"/>
          <w:b/>
          <w:lang w:val="en-AU" w:eastAsia="en-US"/>
        </w:rPr>
        <w:t xml:space="preserve"> save</w:t>
      </w:r>
      <w:r w:rsidRPr="00F84454">
        <w:rPr>
          <w:rFonts w:eastAsia="Calibri"/>
          <w:lang w:val="en-AU" w:eastAsia="en-US"/>
        </w:rPr>
        <w:t xml:space="preserve"> up.</w:t>
      </w:r>
    </w:p>
    <w:p w14:paraId="2D32BE2A" w14:textId="77777777" w:rsidR="00264C90" w:rsidRPr="00F84454" w:rsidRDefault="00264C90" w:rsidP="00264C90">
      <w:pPr>
        <w:pStyle w:val="TextList"/>
        <w:ind w:left="284" w:hanging="284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27</w:t>
      </w:r>
      <w:r>
        <w:rPr>
          <w:rFonts w:eastAsia="Calibri"/>
          <w:b/>
          <w:lang w:val="en-AU" w:eastAsia="en-US"/>
        </w:rPr>
        <w:t xml:space="preserve"> </w:t>
      </w:r>
      <w:r w:rsidRPr="00F84454">
        <w:rPr>
          <w:rFonts w:eastAsia="Calibri"/>
          <w:lang w:val="en-AU" w:eastAsia="en-US"/>
        </w:rPr>
        <w:t xml:space="preserve">She wears small sizes because she’s very </w:t>
      </w:r>
      <w:r w:rsidRPr="00F84454">
        <w:rPr>
          <w:rFonts w:eastAsia="Calibri"/>
          <w:b/>
          <w:lang w:val="en-AU" w:eastAsia="en-US"/>
        </w:rPr>
        <w:t xml:space="preserve">long </w:t>
      </w:r>
      <w:r w:rsidRPr="007C0629">
        <w:rPr>
          <w:rFonts w:eastAsia="Calibri"/>
          <w:lang w:val="en-AU" w:eastAsia="en-US"/>
        </w:rPr>
        <w:t>/</w:t>
      </w:r>
      <w:r w:rsidRPr="00F84454">
        <w:rPr>
          <w:rFonts w:eastAsia="Calibri"/>
          <w:b/>
          <w:lang w:val="en-AU" w:eastAsia="en-US"/>
        </w:rPr>
        <w:t xml:space="preserve"> slim</w:t>
      </w:r>
      <w:r w:rsidRPr="00F84454">
        <w:rPr>
          <w:rFonts w:eastAsia="Calibri"/>
          <w:lang w:val="en-AU" w:eastAsia="en-US"/>
        </w:rPr>
        <w:t>.</w:t>
      </w:r>
    </w:p>
    <w:p w14:paraId="0EB60BEE" w14:textId="77777777" w:rsidR="00264C90" w:rsidRPr="00F84454" w:rsidRDefault="00264C90" w:rsidP="00264C90">
      <w:pPr>
        <w:pStyle w:val="TextList"/>
        <w:ind w:left="284" w:hanging="284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28</w:t>
      </w:r>
      <w:r>
        <w:rPr>
          <w:rFonts w:eastAsia="Calibri"/>
          <w:b/>
          <w:lang w:val="en-AU" w:eastAsia="en-US"/>
        </w:rPr>
        <w:t xml:space="preserve"> </w:t>
      </w:r>
      <w:r w:rsidRPr="00F84454">
        <w:rPr>
          <w:rFonts w:eastAsia="Calibri"/>
          <w:lang w:val="en-AU" w:eastAsia="en-US"/>
        </w:rPr>
        <w:t xml:space="preserve">If you want to </w:t>
      </w:r>
      <w:r w:rsidRPr="00F84454">
        <w:rPr>
          <w:rFonts w:eastAsia="Calibri"/>
          <w:b/>
          <w:lang w:val="en-AU" w:eastAsia="en-US"/>
        </w:rPr>
        <w:t xml:space="preserve">check </w:t>
      </w:r>
      <w:r w:rsidRPr="007C0629">
        <w:rPr>
          <w:rFonts w:eastAsia="Calibri"/>
          <w:lang w:val="en-AU" w:eastAsia="en-US"/>
        </w:rPr>
        <w:t>/</w:t>
      </w:r>
      <w:r w:rsidRPr="00F84454">
        <w:rPr>
          <w:rFonts w:eastAsia="Calibri"/>
          <w:b/>
          <w:lang w:val="en-AU" w:eastAsia="en-US"/>
        </w:rPr>
        <w:t xml:space="preserve"> stand</w:t>
      </w:r>
      <w:r w:rsidRPr="00F84454">
        <w:rPr>
          <w:rFonts w:eastAsia="Calibri"/>
          <w:lang w:val="en-AU" w:eastAsia="en-US"/>
        </w:rPr>
        <w:t xml:space="preserve"> out, wear bright colours.</w:t>
      </w:r>
    </w:p>
    <w:p w14:paraId="78F4658D" w14:textId="77777777" w:rsidR="00264C90" w:rsidRPr="00F84454" w:rsidRDefault="00264C90" w:rsidP="00264C90">
      <w:pPr>
        <w:pStyle w:val="TextList"/>
        <w:ind w:left="284" w:hanging="284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29</w:t>
      </w:r>
      <w:r>
        <w:rPr>
          <w:rFonts w:eastAsia="Calibri"/>
          <w:b/>
          <w:lang w:val="en-AU" w:eastAsia="en-US"/>
        </w:rPr>
        <w:t xml:space="preserve"> </w:t>
      </w:r>
      <w:r w:rsidRPr="00F84454">
        <w:rPr>
          <w:rFonts w:eastAsia="Calibri"/>
          <w:lang w:val="en-AU" w:eastAsia="en-US"/>
        </w:rPr>
        <w:t xml:space="preserve">Don’t sit in the sun for too long or you’ll get </w:t>
      </w:r>
      <w:r w:rsidRPr="00F84454">
        <w:rPr>
          <w:rFonts w:eastAsia="Calibri"/>
          <w:b/>
          <w:lang w:val="en-AU" w:eastAsia="en-US"/>
        </w:rPr>
        <w:t xml:space="preserve">freckles </w:t>
      </w:r>
      <w:r w:rsidRPr="007C0629">
        <w:rPr>
          <w:rFonts w:eastAsia="Calibri"/>
          <w:lang w:val="en-AU" w:eastAsia="en-US"/>
        </w:rPr>
        <w:t>/</w:t>
      </w:r>
      <w:r w:rsidRPr="00F84454">
        <w:rPr>
          <w:rFonts w:eastAsia="Calibri"/>
          <w:b/>
          <w:lang w:val="en-AU" w:eastAsia="en-US"/>
        </w:rPr>
        <w:t xml:space="preserve"> stripes</w:t>
      </w:r>
      <w:r w:rsidRPr="00F84454">
        <w:rPr>
          <w:rFonts w:eastAsia="Calibri"/>
          <w:lang w:val="en-AU" w:eastAsia="en-US"/>
        </w:rPr>
        <w:t>.</w:t>
      </w:r>
    </w:p>
    <w:p w14:paraId="52E8C5FC" w14:textId="77777777" w:rsidR="00264C90" w:rsidRPr="00F84454" w:rsidRDefault="00264C90" w:rsidP="00264C90">
      <w:pPr>
        <w:pStyle w:val="TextList"/>
        <w:ind w:left="284" w:hanging="284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30</w:t>
      </w:r>
      <w:r>
        <w:rPr>
          <w:rFonts w:eastAsia="Calibri"/>
          <w:b/>
          <w:lang w:val="en-AU" w:eastAsia="en-US"/>
        </w:rPr>
        <w:t xml:space="preserve"> </w:t>
      </w:r>
      <w:r w:rsidRPr="00F84454">
        <w:rPr>
          <w:rFonts w:eastAsia="Calibri"/>
          <w:lang w:val="en-AU" w:eastAsia="en-US"/>
        </w:rPr>
        <w:t xml:space="preserve">Excuse me. Where can I </w:t>
      </w:r>
      <w:r w:rsidRPr="00F84454">
        <w:rPr>
          <w:rFonts w:eastAsia="Calibri"/>
          <w:b/>
          <w:lang w:val="en-AU" w:eastAsia="en-US"/>
        </w:rPr>
        <w:t xml:space="preserve">put </w:t>
      </w:r>
      <w:r w:rsidRPr="007C0629">
        <w:rPr>
          <w:rFonts w:eastAsia="Calibri"/>
          <w:lang w:val="en-AU" w:eastAsia="en-US"/>
        </w:rPr>
        <w:t>/</w:t>
      </w:r>
      <w:r w:rsidRPr="00F84454">
        <w:rPr>
          <w:rFonts w:eastAsia="Calibri"/>
          <w:b/>
          <w:lang w:val="en-AU" w:eastAsia="en-US"/>
        </w:rPr>
        <w:t xml:space="preserve"> try</w:t>
      </w:r>
      <w:r w:rsidRPr="00F84454">
        <w:rPr>
          <w:rFonts w:eastAsia="Calibri"/>
          <w:lang w:val="en-AU" w:eastAsia="en-US"/>
        </w:rPr>
        <w:t xml:space="preserve"> on these dresses, please?</w:t>
      </w:r>
    </w:p>
    <w:p w14:paraId="470046D0" w14:textId="77777777" w:rsidR="00264C90" w:rsidRPr="00F84454" w:rsidRDefault="00264C90" w:rsidP="00264C90">
      <w:pPr>
        <w:pStyle w:val="TextList"/>
        <w:ind w:left="284" w:hanging="284"/>
        <w:rPr>
          <w:rFonts w:eastAsia="Calibri"/>
          <w:b/>
          <w:lang w:val="en-AU" w:eastAsia="en-US"/>
        </w:rPr>
      </w:pPr>
      <w:r w:rsidRPr="00342B6F">
        <w:rPr>
          <w:rFonts w:eastAsia="Calibri"/>
          <w:lang w:val="en-AU" w:eastAsia="en-US"/>
        </w:rPr>
        <w:t>31</w:t>
      </w:r>
      <w:r>
        <w:rPr>
          <w:rFonts w:eastAsia="Calibri"/>
          <w:b/>
          <w:lang w:val="en-AU" w:eastAsia="en-US"/>
        </w:rPr>
        <w:t xml:space="preserve"> </w:t>
      </w:r>
      <w:r w:rsidRPr="00F84454">
        <w:rPr>
          <w:rFonts w:eastAsia="Calibri"/>
          <w:lang w:val="en-AU" w:eastAsia="en-US"/>
        </w:rPr>
        <w:t xml:space="preserve">My dentist says I need </w:t>
      </w:r>
      <w:r w:rsidRPr="00F84454">
        <w:rPr>
          <w:rFonts w:eastAsia="Calibri"/>
          <w:b/>
          <w:lang w:val="en-AU" w:eastAsia="en-US"/>
        </w:rPr>
        <w:t xml:space="preserve">braces </w:t>
      </w:r>
      <w:r w:rsidRPr="007C0629">
        <w:rPr>
          <w:rFonts w:eastAsia="Calibri"/>
          <w:lang w:val="en-AU" w:eastAsia="en-US"/>
        </w:rPr>
        <w:t>/</w:t>
      </w:r>
      <w:r w:rsidRPr="00F84454">
        <w:rPr>
          <w:rFonts w:eastAsia="Calibri"/>
          <w:b/>
          <w:lang w:val="en-AU" w:eastAsia="en-US"/>
        </w:rPr>
        <w:t xml:space="preserve"> glasses</w:t>
      </w:r>
      <w:r w:rsidRPr="00F84454">
        <w:rPr>
          <w:rFonts w:eastAsia="Calibri"/>
          <w:lang w:val="en-AU" w:eastAsia="en-US"/>
        </w:rPr>
        <w:t xml:space="preserve"> to make my teeth straight.</w:t>
      </w:r>
    </w:p>
    <w:p w14:paraId="70A97379" w14:textId="77777777" w:rsidR="00264C90" w:rsidRPr="00F84454" w:rsidRDefault="00264C90" w:rsidP="00264C90">
      <w:pPr>
        <w:pStyle w:val="TextList"/>
        <w:ind w:left="284" w:hanging="284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32</w:t>
      </w:r>
      <w:r>
        <w:rPr>
          <w:rFonts w:eastAsia="Calibri"/>
          <w:b/>
          <w:lang w:val="en-AU" w:eastAsia="en-US"/>
        </w:rPr>
        <w:t xml:space="preserve"> </w:t>
      </w:r>
      <w:r w:rsidRPr="00F84454">
        <w:rPr>
          <w:rFonts w:eastAsia="Calibri"/>
          <w:lang w:val="en-AU" w:eastAsia="en-US"/>
        </w:rPr>
        <w:t xml:space="preserve">I like wearing </w:t>
      </w:r>
      <w:r w:rsidRPr="00F84454">
        <w:rPr>
          <w:rFonts w:eastAsia="Calibri"/>
          <w:b/>
          <w:lang w:val="en-AU" w:eastAsia="en-US"/>
        </w:rPr>
        <w:t xml:space="preserve">make-up </w:t>
      </w:r>
      <w:r w:rsidRPr="007C0629">
        <w:rPr>
          <w:rFonts w:eastAsia="Calibri"/>
          <w:lang w:val="en-AU" w:eastAsia="en-US"/>
        </w:rPr>
        <w:t>/</w:t>
      </w:r>
      <w:r w:rsidRPr="00F84454">
        <w:rPr>
          <w:rFonts w:eastAsia="Calibri"/>
          <w:b/>
          <w:lang w:val="en-AU" w:eastAsia="en-US"/>
        </w:rPr>
        <w:t xml:space="preserve"> accessories</w:t>
      </w:r>
      <w:r w:rsidRPr="00F84454">
        <w:rPr>
          <w:rFonts w:eastAsia="Calibri"/>
          <w:lang w:val="en-AU" w:eastAsia="en-US"/>
        </w:rPr>
        <w:t>, but I don’t like washing it off!</w:t>
      </w:r>
    </w:p>
    <w:p w14:paraId="2FBFE7F6" w14:textId="77777777" w:rsidR="00264C90" w:rsidRPr="00F84454" w:rsidRDefault="00264C90" w:rsidP="00264C90">
      <w:pPr>
        <w:pStyle w:val="TextList"/>
        <w:ind w:left="284" w:hanging="284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33</w:t>
      </w:r>
      <w:r>
        <w:rPr>
          <w:rFonts w:eastAsia="Calibri"/>
          <w:b/>
          <w:lang w:val="en-AU" w:eastAsia="en-US"/>
        </w:rPr>
        <w:t xml:space="preserve"> </w:t>
      </w:r>
      <w:r w:rsidRPr="00F84454">
        <w:rPr>
          <w:rFonts w:eastAsia="Calibri"/>
          <w:lang w:val="en-AU" w:eastAsia="en-US"/>
        </w:rPr>
        <w:t xml:space="preserve">Those circles make an interesting </w:t>
      </w:r>
      <w:r w:rsidRPr="00F84454">
        <w:rPr>
          <w:rFonts w:eastAsia="Calibri"/>
          <w:b/>
          <w:lang w:val="en-AU" w:eastAsia="en-US"/>
        </w:rPr>
        <w:t xml:space="preserve">pattern </w:t>
      </w:r>
      <w:r w:rsidRPr="007C0629">
        <w:rPr>
          <w:rFonts w:eastAsia="Calibri"/>
          <w:lang w:val="en-AU" w:eastAsia="en-US"/>
        </w:rPr>
        <w:t>/</w:t>
      </w:r>
      <w:r w:rsidRPr="00F84454">
        <w:rPr>
          <w:rFonts w:eastAsia="Calibri"/>
          <w:b/>
          <w:lang w:val="en-AU" w:eastAsia="en-US"/>
        </w:rPr>
        <w:t xml:space="preserve"> slogan</w:t>
      </w:r>
      <w:r w:rsidRPr="00F84454">
        <w:rPr>
          <w:rFonts w:eastAsia="Calibri"/>
          <w:lang w:val="en-AU" w:eastAsia="en-US"/>
        </w:rPr>
        <w:t xml:space="preserve"> on your scarf.</w:t>
      </w:r>
    </w:p>
    <w:p w14:paraId="70329DB5" w14:textId="77777777" w:rsidR="00264C90" w:rsidRPr="00E61293" w:rsidRDefault="00264C90" w:rsidP="00264C90">
      <w:pPr>
        <w:jc w:val="right"/>
        <w:rPr>
          <w:rFonts w:ascii="Arial" w:eastAsia="Calibri" w:hAnsi="Arial" w:cs="Arial"/>
          <w:sz w:val="20"/>
          <w:szCs w:val="20"/>
          <w:lang w:val="en-AU" w:eastAsia="en-US"/>
        </w:rPr>
      </w:pPr>
      <w:r w:rsidRPr="00E61293">
        <w:rPr>
          <w:rFonts w:ascii="Arial" w:eastAsia="Calibri" w:hAnsi="Arial" w:cs="Arial"/>
          <w:sz w:val="20"/>
          <w:szCs w:val="20"/>
          <w:lang w:val="en-AU" w:eastAsia="en-US"/>
        </w:rPr>
        <w:tab/>
      </w:r>
      <w:r w:rsidRPr="00E61293">
        <w:rPr>
          <w:rFonts w:ascii="Arial" w:eastAsia="Calibri" w:hAnsi="Arial" w:cs="Arial"/>
          <w:sz w:val="20"/>
          <w:szCs w:val="20"/>
          <w:lang w:val="en-AU" w:eastAsia="en-US"/>
        </w:rPr>
        <w:tab/>
      </w:r>
      <w:r w:rsidRPr="00E61293">
        <w:rPr>
          <w:rFonts w:ascii="Arial" w:eastAsia="Calibri" w:hAnsi="Arial" w:cs="Arial"/>
          <w:sz w:val="20"/>
          <w:szCs w:val="20"/>
          <w:lang w:val="en-AU" w:eastAsia="en-US"/>
        </w:rPr>
        <w:tab/>
      </w:r>
      <w:r w:rsidRPr="00E61293">
        <w:rPr>
          <w:rFonts w:ascii="Arial" w:eastAsia="Calibri" w:hAnsi="Arial" w:cs="Arial"/>
          <w:sz w:val="20"/>
          <w:szCs w:val="20"/>
          <w:lang w:val="en-AU" w:eastAsia="en-US"/>
        </w:rPr>
        <w:tab/>
      </w:r>
      <w:r w:rsidRPr="00E61293">
        <w:rPr>
          <w:rFonts w:ascii="Arial" w:eastAsia="Calibri" w:hAnsi="Arial" w:cs="Arial"/>
          <w:sz w:val="20"/>
          <w:szCs w:val="20"/>
          <w:lang w:val="en-AU" w:eastAsia="en-US"/>
        </w:rPr>
        <w:tab/>
        <w:t>___/8</w:t>
      </w:r>
    </w:p>
    <w:p w14:paraId="60D924AF" w14:textId="77777777" w:rsidR="00264C90" w:rsidRPr="00F84454" w:rsidRDefault="00264C90" w:rsidP="00264C90">
      <w:pPr>
        <w:rPr>
          <w:rFonts w:ascii="Arial" w:eastAsia="Calibri" w:hAnsi="Arial" w:cs="Arial"/>
          <w:sz w:val="20"/>
          <w:szCs w:val="20"/>
          <w:lang w:val="en-AU" w:eastAsia="en-US"/>
        </w:rPr>
      </w:pPr>
    </w:p>
    <w:p w14:paraId="05613833" w14:textId="77777777" w:rsidR="00264C90" w:rsidRPr="00076463" w:rsidRDefault="00264C90" w:rsidP="00264C90">
      <w:pPr>
        <w:pStyle w:val="HeadCSubsubsection"/>
      </w:pPr>
      <w:r w:rsidRPr="00076463">
        <w:t xml:space="preserve">Task </w:t>
      </w:r>
      <w:r w:rsidRPr="00342B6F">
        <w:t>2</w:t>
      </w:r>
    </w:p>
    <w:p w14:paraId="7DB5C235" w14:textId="77777777" w:rsidR="00264C90" w:rsidRPr="00974E72" w:rsidRDefault="00264C90" w:rsidP="00264C90">
      <w:pPr>
        <w:pStyle w:val="Rubric"/>
        <w:rPr>
          <w:rFonts w:eastAsia="Calibri"/>
          <w:lang w:val="en-AU" w:eastAsia="en-US"/>
        </w:rPr>
      </w:pPr>
      <w:bookmarkStart w:id="0" w:name="_Hlk529312018"/>
      <w:r w:rsidRPr="00974E72">
        <w:rPr>
          <w:rFonts w:eastAsia="Calibri"/>
          <w:lang w:val="en-AU" w:eastAsia="en-US"/>
        </w:rPr>
        <w:t xml:space="preserve">Complete the conversations with a word from </w:t>
      </w:r>
      <w:r>
        <w:rPr>
          <w:rFonts w:eastAsia="Calibri"/>
          <w:lang w:val="en-AU" w:eastAsia="en-US"/>
        </w:rPr>
        <w:t>A and a word from B</w:t>
      </w:r>
      <w:r w:rsidRPr="00974E72">
        <w:rPr>
          <w:rFonts w:eastAsia="Calibri"/>
          <w:lang w:val="en-AU" w:eastAsia="en-US"/>
        </w:rPr>
        <w:t>.</w:t>
      </w:r>
    </w:p>
    <w:p w14:paraId="40E8689C" w14:textId="77777777" w:rsidR="00264C90" w:rsidRDefault="00264C90" w:rsidP="00264C90">
      <w:pPr>
        <w:pStyle w:val="Text"/>
      </w:pPr>
      <w:r>
        <w:t>A</w:t>
      </w:r>
    </w:p>
    <w:p w14:paraId="2F01FE2B" w14:textId="0BD0D7E2" w:rsidR="00264C90" w:rsidRPr="00D96976" w:rsidRDefault="00264C90" w:rsidP="00264C90">
      <w:pPr>
        <w:keepLines/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tabs>
          <w:tab w:val="left" w:pos="567"/>
        </w:tabs>
        <w:spacing w:before="120" w:after="120"/>
        <w:contextualSpacing/>
        <w:rPr>
          <w:rFonts w:ascii="Arial" w:hAnsi="Arial" w:cs="Arial"/>
          <w:sz w:val="20"/>
          <w:szCs w:val="20"/>
        </w:rPr>
      </w:pPr>
      <w:r w:rsidRPr="00D96976">
        <w:rPr>
          <w:rFonts w:ascii="Arial" w:hAnsi="Arial" w:cs="Arial"/>
          <w:sz w:val="20"/>
          <w:szCs w:val="20"/>
        </w:rPr>
        <w:t xml:space="preserve">how </w:t>
      </w:r>
      <w:r>
        <w:rPr>
          <w:rFonts w:ascii="Arial" w:hAnsi="Arial" w:cs="Arial"/>
          <w:sz w:val="20"/>
          <w:szCs w:val="20"/>
        </w:rPr>
        <w:t xml:space="preserve">  </w:t>
      </w:r>
      <w:r w:rsidRPr="00D96976">
        <w:rPr>
          <w:rFonts w:ascii="Arial" w:hAnsi="Arial" w:cs="Arial"/>
          <w:sz w:val="20"/>
          <w:szCs w:val="20"/>
        </w:rPr>
        <w:t xml:space="preserve">  like </w:t>
      </w:r>
      <w:r>
        <w:rPr>
          <w:rFonts w:ascii="Arial" w:hAnsi="Arial" w:cs="Arial"/>
          <w:sz w:val="20"/>
          <w:szCs w:val="20"/>
        </w:rPr>
        <w:t xml:space="preserve">  </w:t>
      </w:r>
      <w:r w:rsidRPr="00D96976">
        <w:rPr>
          <w:rFonts w:ascii="Arial" w:hAnsi="Arial" w:cs="Arial"/>
          <w:sz w:val="20"/>
          <w:szCs w:val="20"/>
        </w:rPr>
        <w:t xml:space="preserve">  look </w:t>
      </w:r>
      <w:r w:rsidR="00745DAD">
        <w:rPr>
          <w:rFonts w:ascii="Arial" w:hAnsi="Arial" w:cs="Arial"/>
          <w:sz w:val="20"/>
          <w:szCs w:val="20"/>
        </w:rPr>
        <w:t xml:space="preserve">     </w:t>
      </w:r>
      <w:r w:rsidRPr="00D96976">
        <w:rPr>
          <w:rFonts w:ascii="Arial" w:hAnsi="Arial" w:cs="Arial"/>
          <w:sz w:val="20"/>
          <w:szCs w:val="20"/>
        </w:rPr>
        <w:t xml:space="preserve">what  </w:t>
      </w:r>
      <w:r>
        <w:rPr>
          <w:rFonts w:ascii="Arial" w:hAnsi="Arial" w:cs="Arial"/>
          <w:sz w:val="20"/>
          <w:szCs w:val="20"/>
        </w:rPr>
        <w:t xml:space="preserve">  </w:t>
      </w:r>
      <w:r w:rsidRPr="00D96976">
        <w:rPr>
          <w:rFonts w:ascii="Arial" w:hAnsi="Arial" w:cs="Arial"/>
          <w:sz w:val="20"/>
          <w:szCs w:val="20"/>
        </w:rPr>
        <w:t xml:space="preserve"> who       </w:t>
      </w:r>
    </w:p>
    <w:p w14:paraId="7A8074C2" w14:textId="77777777" w:rsidR="00264C90" w:rsidRPr="00D96976" w:rsidRDefault="00264C90" w:rsidP="00264C90">
      <w:pPr>
        <w:keepLines/>
        <w:tabs>
          <w:tab w:val="left" w:pos="567"/>
        </w:tabs>
        <w:rPr>
          <w:rFonts w:ascii="Arial" w:hAnsi="Arial" w:cs="Arial"/>
          <w:sz w:val="20"/>
          <w:szCs w:val="20"/>
        </w:rPr>
      </w:pPr>
    </w:p>
    <w:p w14:paraId="2D0C3F13" w14:textId="77777777" w:rsidR="00264C90" w:rsidRDefault="00264C90" w:rsidP="00264C90">
      <w:pPr>
        <w:pStyle w:val="Text"/>
      </w:pPr>
      <w:r>
        <w:t>B</w:t>
      </w:r>
    </w:p>
    <w:p w14:paraId="49DC7479" w14:textId="77777777" w:rsidR="00264C90" w:rsidRPr="00D96976" w:rsidRDefault="00264C90" w:rsidP="00264C90">
      <w:pPr>
        <w:keepLines/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tabs>
          <w:tab w:val="left" w:pos="567"/>
        </w:tabs>
        <w:spacing w:before="120" w:after="120"/>
        <w:contextualSpacing/>
        <w:rPr>
          <w:rFonts w:ascii="Arial" w:hAnsi="Arial" w:cs="Arial"/>
          <w:sz w:val="20"/>
          <w:szCs w:val="20"/>
        </w:rPr>
      </w:pPr>
      <w:r w:rsidRPr="00D96976">
        <w:rPr>
          <w:rFonts w:ascii="Arial" w:hAnsi="Arial" w:cs="Arial"/>
          <w:sz w:val="20"/>
          <w:szCs w:val="20"/>
        </w:rPr>
        <w:t xml:space="preserve">average  </w:t>
      </w:r>
      <w:r>
        <w:rPr>
          <w:rFonts w:ascii="Arial" w:hAnsi="Arial" w:cs="Arial"/>
          <w:sz w:val="20"/>
          <w:szCs w:val="20"/>
        </w:rPr>
        <w:t xml:space="preserve">  </w:t>
      </w:r>
      <w:r w:rsidRPr="00D96976">
        <w:rPr>
          <w:rFonts w:ascii="Arial" w:hAnsi="Arial" w:cs="Arial"/>
          <w:sz w:val="20"/>
          <w:szCs w:val="20"/>
        </w:rPr>
        <w:t xml:space="preserve"> friendly   </w:t>
      </w:r>
      <w:r>
        <w:rPr>
          <w:rFonts w:ascii="Arial" w:hAnsi="Arial" w:cs="Arial"/>
          <w:sz w:val="20"/>
          <w:szCs w:val="20"/>
        </w:rPr>
        <w:t xml:space="preserve"> </w:t>
      </w:r>
      <w:r w:rsidRPr="00D96976">
        <w:rPr>
          <w:rFonts w:ascii="Arial" w:hAnsi="Arial" w:cs="Arial"/>
          <w:sz w:val="20"/>
          <w:szCs w:val="20"/>
        </w:rPr>
        <w:t xml:space="preserve"> maybe  </w:t>
      </w:r>
      <w:r>
        <w:rPr>
          <w:rFonts w:ascii="Arial" w:hAnsi="Arial" w:cs="Arial"/>
          <w:sz w:val="20"/>
          <w:szCs w:val="20"/>
        </w:rPr>
        <w:t xml:space="preserve">  </w:t>
      </w:r>
      <w:r w:rsidRPr="00D96976">
        <w:rPr>
          <w:rFonts w:ascii="Arial" w:hAnsi="Arial" w:cs="Arial"/>
          <w:sz w:val="20"/>
          <w:szCs w:val="20"/>
        </w:rPr>
        <w:t xml:space="preserve"> probably</w:t>
      </w:r>
      <w:r>
        <w:rPr>
          <w:rFonts w:ascii="Arial" w:hAnsi="Arial" w:cs="Arial"/>
          <w:sz w:val="20"/>
          <w:szCs w:val="20"/>
        </w:rPr>
        <w:t xml:space="preserve">     </w:t>
      </w:r>
      <w:r w:rsidRPr="00D96976">
        <w:rPr>
          <w:rFonts w:ascii="Arial" w:hAnsi="Arial" w:cs="Arial"/>
          <w:sz w:val="20"/>
          <w:szCs w:val="20"/>
        </w:rPr>
        <w:t xml:space="preserve">tall   </w:t>
      </w:r>
    </w:p>
    <w:p w14:paraId="296D251E" w14:textId="77777777" w:rsidR="00264C90" w:rsidRPr="00D96976" w:rsidRDefault="00264C90" w:rsidP="00264C90">
      <w:pPr>
        <w:rPr>
          <w:rFonts w:ascii="Arial" w:eastAsia="Calibri" w:hAnsi="Arial" w:cs="Arial"/>
          <w:sz w:val="20"/>
          <w:szCs w:val="20"/>
          <w:lang w:eastAsia="en-US"/>
        </w:rPr>
      </w:pPr>
    </w:p>
    <w:p w14:paraId="5B35BD99" w14:textId="77777777" w:rsidR="00264C90" w:rsidRPr="00D96976" w:rsidRDefault="00264C90" w:rsidP="00264C90">
      <w:pPr>
        <w:pStyle w:val="TextList"/>
        <w:ind w:left="284" w:hanging="284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34</w:t>
      </w:r>
      <w:r>
        <w:rPr>
          <w:rFonts w:eastAsia="Calibri"/>
          <w:b/>
          <w:lang w:val="en-AU" w:eastAsia="en-US"/>
        </w:rPr>
        <w:t xml:space="preserve"> </w:t>
      </w:r>
      <w:r w:rsidRPr="00835A0F">
        <w:rPr>
          <w:rFonts w:eastAsia="Calibri"/>
          <w:b/>
          <w:lang w:val="en-AU" w:eastAsia="en-US"/>
        </w:rPr>
        <w:t>A:</w:t>
      </w:r>
      <w:r w:rsidRPr="00D96976">
        <w:rPr>
          <w:rFonts w:eastAsia="Calibri"/>
          <w:lang w:val="en-AU" w:eastAsia="en-US"/>
        </w:rPr>
        <w:t xml:space="preserve"> </w:t>
      </w:r>
      <w:r>
        <w:rPr>
          <w:rStyle w:val="GapFillchr"/>
          <w:rFonts w:eastAsiaTheme="minorHAnsi"/>
        </w:rPr>
        <w:t>         </w:t>
      </w:r>
      <w:r>
        <w:rPr>
          <w:rStyle w:val="GapFillchr"/>
        </w:rPr>
        <w:t> </w:t>
      </w:r>
      <w:r>
        <w:t xml:space="preserve"> </w:t>
      </w:r>
      <w:r w:rsidRPr="00D96976">
        <w:rPr>
          <w:rFonts w:eastAsia="Calibri"/>
          <w:lang w:val="en-AU" w:eastAsia="en-US"/>
        </w:rPr>
        <w:t>does he look like?</w:t>
      </w:r>
    </w:p>
    <w:p w14:paraId="37B77E49" w14:textId="731EA4B6" w:rsidR="00264C90" w:rsidRPr="00D96976" w:rsidRDefault="00264C90" w:rsidP="00264C90">
      <w:pPr>
        <w:pStyle w:val="TextList"/>
        <w:ind w:left="284" w:hanging="284"/>
        <w:rPr>
          <w:rFonts w:eastAsia="Calibri"/>
          <w:lang w:val="en-AU" w:eastAsia="en-US"/>
        </w:rPr>
      </w:pPr>
      <w:r>
        <w:rPr>
          <w:rFonts w:eastAsia="Calibri"/>
          <w:lang w:val="en-AU" w:eastAsia="en-US"/>
        </w:rPr>
        <w:tab/>
      </w:r>
      <w:r w:rsidRPr="00835A0F">
        <w:rPr>
          <w:rFonts w:eastAsia="Calibri"/>
          <w:b/>
          <w:lang w:val="en-AU" w:eastAsia="en-US"/>
        </w:rPr>
        <w:t>B:</w:t>
      </w:r>
      <w:r w:rsidRPr="00D96976">
        <w:rPr>
          <w:rFonts w:eastAsia="Calibri"/>
          <w:lang w:val="en-AU" w:eastAsia="en-US"/>
        </w:rPr>
        <w:t xml:space="preserve"> His dad</w:t>
      </w:r>
      <w:r w:rsidR="00745DAD">
        <w:rPr>
          <w:rFonts w:eastAsia="Calibri"/>
          <w:lang w:val="en-AU" w:eastAsia="en-US"/>
        </w:rPr>
        <w:t>?</w:t>
      </w:r>
      <w:r w:rsidRPr="00D96976">
        <w:rPr>
          <w:rFonts w:eastAsia="Calibri"/>
          <w:lang w:val="en-AU" w:eastAsia="en-US"/>
        </w:rPr>
        <w:t xml:space="preserve"> They’re both very </w:t>
      </w:r>
      <w:r>
        <w:rPr>
          <w:rStyle w:val="GapFillchr"/>
          <w:rFonts w:eastAsiaTheme="minorHAnsi"/>
        </w:rPr>
        <w:t>         </w:t>
      </w:r>
      <w:proofErr w:type="gramStart"/>
      <w:r>
        <w:rPr>
          <w:rStyle w:val="GapFillchr"/>
        </w:rPr>
        <w:t> </w:t>
      </w:r>
      <w:r>
        <w:rPr>
          <w:rFonts w:eastAsia="Calibri"/>
          <w:lang w:val="en-AU" w:eastAsia="en-US"/>
        </w:rPr>
        <w:t xml:space="preserve"> .</w:t>
      </w:r>
      <w:proofErr w:type="gramEnd"/>
    </w:p>
    <w:p w14:paraId="157478FC" w14:textId="77777777" w:rsidR="00264C90" w:rsidRPr="00D96976" w:rsidRDefault="00264C90" w:rsidP="00264C90">
      <w:pPr>
        <w:pStyle w:val="TextList"/>
        <w:ind w:left="284" w:hanging="284"/>
        <w:rPr>
          <w:rFonts w:eastAsia="Calibri"/>
          <w:b/>
          <w:lang w:val="en-AU" w:eastAsia="en-US"/>
        </w:rPr>
      </w:pPr>
    </w:p>
    <w:p w14:paraId="30521372" w14:textId="77777777" w:rsidR="00264C90" w:rsidRPr="00D96976" w:rsidRDefault="00264C90" w:rsidP="00264C90">
      <w:pPr>
        <w:pStyle w:val="TextList"/>
        <w:ind w:left="284" w:hanging="284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35</w:t>
      </w:r>
      <w:r>
        <w:rPr>
          <w:rFonts w:eastAsia="Calibri"/>
          <w:b/>
          <w:lang w:val="en-AU" w:eastAsia="en-US"/>
        </w:rPr>
        <w:t xml:space="preserve"> </w:t>
      </w:r>
      <w:r w:rsidRPr="00835A0F">
        <w:rPr>
          <w:rFonts w:eastAsia="Calibri"/>
          <w:b/>
          <w:lang w:val="en-AU" w:eastAsia="en-US"/>
        </w:rPr>
        <w:t>A:</w:t>
      </w:r>
      <w:r w:rsidRPr="00D96976">
        <w:rPr>
          <w:rFonts w:eastAsia="Calibri"/>
          <w:lang w:val="en-AU" w:eastAsia="en-US"/>
        </w:rPr>
        <w:t xml:space="preserve"> What’s Lucas </w:t>
      </w:r>
      <w:r>
        <w:rPr>
          <w:rStyle w:val="GapFillchr"/>
          <w:rFonts w:eastAsiaTheme="minorHAnsi"/>
        </w:rPr>
        <w:t>         </w:t>
      </w:r>
      <w:proofErr w:type="gramStart"/>
      <w:r>
        <w:rPr>
          <w:rStyle w:val="GapFillchr"/>
        </w:rPr>
        <w:t> </w:t>
      </w:r>
      <w:r>
        <w:rPr>
          <w:rFonts w:eastAsia="Calibri"/>
          <w:lang w:val="en-AU" w:eastAsia="en-US"/>
        </w:rPr>
        <w:t xml:space="preserve"> ?</w:t>
      </w:r>
      <w:proofErr w:type="gramEnd"/>
    </w:p>
    <w:p w14:paraId="57C0C338" w14:textId="77777777" w:rsidR="00264C90" w:rsidRPr="00D96976" w:rsidRDefault="00264C90" w:rsidP="00264C90">
      <w:pPr>
        <w:pStyle w:val="TextList"/>
        <w:ind w:left="284" w:hanging="284"/>
        <w:rPr>
          <w:rFonts w:eastAsia="Calibri"/>
          <w:lang w:val="en-AU" w:eastAsia="en-US"/>
        </w:rPr>
      </w:pPr>
      <w:r>
        <w:rPr>
          <w:rFonts w:eastAsia="Calibri"/>
          <w:lang w:val="en-AU" w:eastAsia="en-US"/>
        </w:rPr>
        <w:tab/>
      </w:r>
      <w:r w:rsidRPr="00835A0F">
        <w:rPr>
          <w:rFonts w:eastAsia="Calibri"/>
          <w:b/>
          <w:lang w:val="en-AU" w:eastAsia="en-US"/>
        </w:rPr>
        <w:t>B:</w:t>
      </w:r>
      <w:r>
        <w:rPr>
          <w:rFonts w:eastAsia="Calibri"/>
          <w:lang w:val="en-AU" w:eastAsia="en-US"/>
        </w:rPr>
        <w:t xml:space="preserve"> He’s really </w:t>
      </w:r>
      <w:r>
        <w:rPr>
          <w:rStyle w:val="GapFillchr"/>
          <w:rFonts w:eastAsiaTheme="minorHAnsi"/>
        </w:rPr>
        <w:t>         </w:t>
      </w:r>
      <w:proofErr w:type="gramStart"/>
      <w:r>
        <w:rPr>
          <w:rStyle w:val="GapFillchr"/>
        </w:rPr>
        <w:t> </w:t>
      </w:r>
      <w:r>
        <w:rPr>
          <w:rFonts w:eastAsia="Calibri"/>
          <w:lang w:val="en-AU" w:eastAsia="en-US"/>
        </w:rPr>
        <w:t xml:space="preserve"> .</w:t>
      </w:r>
      <w:proofErr w:type="gramEnd"/>
    </w:p>
    <w:p w14:paraId="190E2E23" w14:textId="77777777" w:rsidR="00264C90" w:rsidRPr="00D96976" w:rsidRDefault="00264C90" w:rsidP="00264C90">
      <w:pPr>
        <w:pStyle w:val="TextList"/>
        <w:ind w:left="284" w:hanging="284"/>
        <w:rPr>
          <w:rFonts w:eastAsia="Calibri"/>
          <w:b/>
          <w:lang w:val="en-AU" w:eastAsia="en-US"/>
        </w:rPr>
      </w:pPr>
    </w:p>
    <w:p w14:paraId="500CB2AE" w14:textId="613CFFE8" w:rsidR="00264C90" w:rsidRPr="00D96976" w:rsidRDefault="00264C90" w:rsidP="00264C90">
      <w:pPr>
        <w:pStyle w:val="TextList"/>
        <w:ind w:left="284" w:hanging="284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36</w:t>
      </w:r>
      <w:r>
        <w:rPr>
          <w:rFonts w:eastAsia="Calibri"/>
          <w:b/>
          <w:lang w:val="en-AU" w:eastAsia="en-US"/>
        </w:rPr>
        <w:t xml:space="preserve"> </w:t>
      </w:r>
      <w:r w:rsidRPr="00835A0F">
        <w:rPr>
          <w:rFonts w:eastAsia="Calibri"/>
          <w:b/>
          <w:lang w:val="en-AU" w:eastAsia="en-US"/>
        </w:rPr>
        <w:t>A:</w:t>
      </w:r>
      <w:r w:rsidRPr="00D96976">
        <w:rPr>
          <w:rFonts w:eastAsia="Calibri"/>
          <w:lang w:val="en-AU" w:eastAsia="en-US"/>
        </w:rPr>
        <w:t xml:space="preserve"> What does your sister </w:t>
      </w:r>
      <w:r>
        <w:rPr>
          <w:rStyle w:val="GapFillchr"/>
          <w:rFonts w:eastAsiaTheme="minorHAnsi"/>
        </w:rPr>
        <w:t>         </w:t>
      </w:r>
      <w:r>
        <w:rPr>
          <w:rStyle w:val="GapFillchr"/>
        </w:rPr>
        <w:t> </w:t>
      </w:r>
      <w:r>
        <w:rPr>
          <w:rFonts w:eastAsia="Calibri"/>
          <w:lang w:val="en-AU" w:eastAsia="en-US"/>
        </w:rPr>
        <w:t xml:space="preserve"> </w:t>
      </w:r>
      <w:r w:rsidR="00330B71">
        <w:rPr>
          <w:rFonts w:eastAsia="Calibri"/>
          <w:lang w:val="en-AU" w:eastAsia="en-US"/>
        </w:rPr>
        <w:t>like</w:t>
      </w:r>
      <w:r>
        <w:rPr>
          <w:rFonts w:eastAsia="Calibri"/>
          <w:lang w:val="en-AU" w:eastAsia="en-US"/>
        </w:rPr>
        <w:t>?</w:t>
      </w:r>
    </w:p>
    <w:p w14:paraId="122F9F5F" w14:textId="77777777" w:rsidR="00264C90" w:rsidRPr="00D96976" w:rsidRDefault="00264C90" w:rsidP="00264C90">
      <w:pPr>
        <w:pStyle w:val="TextList"/>
        <w:ind w:left="284" w:hanging="284"/>
        <w:rPr>
          <w:rFonts w:eastAsia="Calibri"/>
          <w:lang w:val="en-AU" w:eastAsia="en-US"/>
        </w:rPr>
      </w:pPr>
      <w:r>
        <w:rPr>
          <w:rFonts w:eastAsia="Calibri"/>
          <w:lang w:val="en-AU" w:eastAsia="en-US"/>
        </w:rPr>
        <w:tab/>
      </w:r>
      <w:r w:rsidRPr="00835A0F">
        <w:rPr>
          <w:rFonts w:eastAsia="Calibri"/>
          <w:b/>
          <w:lang w:val="en-AU" w:eastAsia="en-US"/>
        </w:rPr>
        <w:t>B:</w:t>
      </w:r>
      <w:r>
        <w:rPr>
          <w:rFonts w:eastAsia="Calibri"/>
          <w:lang w:val="en-AU" w:eastAsia="en-US"/>
        </w:rPr>
        <w:t xml:space="preserve"> She’s of </w:t>
      </w:r>
      <w:r>
        <w:rPr>
          <w:rStyle w:val="GapFillchr"/>
          <w:rFonts w:eastAsiaTheme="minorHAnsi"/>
        </w:rPr>
        <w:t>         </w:t>
      </w:r>
      <w:r>
        <w:rPr>
          <w:rStyle w:val="GapFillchr"/>
        </w:rPr>
        <w:t> </w:t>
      </w:r>
      <w:r>
        <w:t xml:space="preserve"> </w:t>
      </w:r>
      <w:r w:rsidRPr="00D96976">
        <w:rPr>
          <w:rFonts w:eastAsia="Calibri"/>
          <w:lang w:val="en-AU" w:eastAsia="en-US"/>
        </w:rPr>
        <w:t>he</w:t>
      </w:r>
      <w:bookmarkStart w:id="1" w:name="_GoBack"/>
      <w:bookmarkEnd w:id="1"/>
      <w:r w:rsidRPr="00D96976">
        <w:rPr>
          <w:rFonts w:eastAsia="Calibri"/>
          <w:lang w:val="en-AU" w:eastAsia="en-US"/>
        </w:rPr>
        <w:t>ight.</w:t>
      </w:r>
    </w:p>
    <w:p w14:paraId="4801B10A" w14:textId="77777777" w:rsidR="00264C90" w:rsidRPr="00D96976" w:rsidRDefault="00264C90" w:rsidP="00264C90">
      <w:pPr>
        <w:rPr>
          <w:rFonts w:eastAsia="Calibri"/>
          <w:b/>
          <w:lang w:val="en-AU" w:eastAsia="en-US"/>
        </w:rPr>
      </w:pPr>
      <w:r w:rsidRPr="00D96976">
        <w:rPr>
          <w:rFonts w:ascii="Arial" w:eastAsia="Calibri" w:hAnsi="Arial" w:cs="Arial"/>
          <w:sz w:val="20"/>
          <w:szCs w:val="20"/>
          <w:lang w:val="en-AU" w:eastAsia="en-US"/>
        </w:rPr>
        <w:tab/>
      </w:r>
      <w:r w:rsidRPr="00D96976">
        <w:rPr>
          <w:rFonts w:ascii="Arial" w:eastAsia="Calibri" w:hAnsi="Arial" w:cs="Arial"/>
          <w:sz w:val="20"/>
          <w:szCs w:val="20"/>
          <w:lang w:val="en-AU" w:eastAsia="en-US"/>
        </w:rPr>
        <w:tab/>
      </w:r>
      <w:r w:rsidRPr="00D96976">
        <w:rPr>
          <w:rFonts w:ascii="Arial" w:eastAsia="Calibri" w:hAnsi="Arial" w:cs="Arial"/>
          <w:sz w:val="20"/>
          <w:szCs w:val="20"/>
          <w:lang w:val="en-AU" w:eastAsia="en-US"/>
        </w:rPr>
        <w:tab/>
      </w:r>
      <w:r w:rsidRPr="00D96976">
        <w:rPr>
          <w:rFonts w:ascii="Arial" w:eastAsia="Calibri" w:hAnsi="Arial" w:cs="Arial"/>
          <w:sz w:val="20"/>
          <w:szCs w:val="20"/>
          <w:lang w:val="en-AU" w:eastAsia="en-US"/>
        </w:rPr>
        <w:tab/>
      </w:r>
      <w:r w:rsidRPr="00D96976">
        <w:rPr>
          <w:rFonts w:ascii="Arial" w:eastAsia="Calibri" w:hAnsi="Arial" w:cs="Arial"/>
          <w:sz w:val="20"/>
          <w:szCs w:val="20"/>
          <w:lang w:val="en-AU" w:eastAsia="en-US"/>
        </w:rPr>
        <w:tab/>
      </w:r>
    </w:p>
    <w:p w14:paraId="03F1A8F3" w14:textId="77777777" w:rsidR="00264C90" w:rsidRPr="00D96976" w:rsidRDefault="00264C90" w:rsidP="00264C90">
      <w:pPr>
        <w:pStyle w:val="TextList"/>
        <w:ind w:left="284" w:hanging="284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37</w:t>
      </w:r>
      <w:r>
        <w:rPr>
          <w:rFonts w:eastAsia="Calibri"/>
          <w:b/>
          <w:lang w:val="en-AU" w:eastAsia="en-US"/>
        </w:rPr>
        <w:t xml:space="preserve"> </w:t>
      </w:r>
      <w:r w:rsidRPr="00835A0F">
        <w:rPr>
          <w:rFonts w:eastAsia="Calibri"/>
          <w:b/>
          <w:lang w:val="en-AU" w:eastAsia="en-US"/>
        </w:rPr>
        <w:t>A:</w:t>
      </w:r>
      <w:r w:rsidRPr="00D96976">
        <w:rPr>
          <w:rFonts w:eastAsia="Calibri"/>
          <w:lang w:val="en-AU" w:eastAsia="en-US"/>
        </w:rPr>
        <w:t xml:space="preserve"> </w:t>
      </w:r>
      <w:r>
        <w:rPr>
          <w:rStyle w:val="GapFillchr"/>
          <w:rFonts w:eastAsiaTheme="minorHAnsi"/>
        </w:rPr>
        <w:t>         </w:t>
      </w:r>
      <w:r>
        <w:rPr>
          <w:rStyle w:val="GapFillchr"/>
        </w:rPr>
        <w:t> </w:t>
      </w:r>
      <w:r>
        <w:t xml:space="preserve"> </w:t>
      </w:r>
      <w:r w:rsidRPr="00D96976">
        <w:rPr>
          <w:rFonts w:eastAsia="Calibri"/>
          <w:lang w:val="en-AU" w:eastAsia="en-US"/>
        </w:rPr>
        <w:t>old do you think that girl is?</w:t>
      </w:r>
    </w:p>
    <w:p w14:paraId="68EB1D5C" w14:textId="77777777" w:rsidR="00264C90" w:rsidRDefault="00264C90" w:rsidP="00264C90">
      <w:pPr>
        <w:pStyle w:val="TextList"/>
        <w:ind w:left="284" w:hanging="284"/>
        <w:rPr>
          <w:rFonts w:eastAsia="Calibri"/>
          <w:lang w:val="en-AU" w:eastAsia="en-US"/>
        </w:rPr>
      </w:pPr>
      <w:r>
        <w:rPr>
          <w:rFonts w:eastAsia="Calibri"/>
          <w:lang w:val="en-AU" w:eastAsia="en-US"/>
        </w:rPr>
        <w:tab/>
      </w:r>
      <w:r w:rsidRPr="00835A0F">
        <w:rPr>
          <w:rFonts w:eastAsia="Calibri"/>
          <w:b/>
          <w:lang w:val="en-AU" w:eastAsia="en-US"/>
        </w:rPr>
        <w:t>B:</w:t>
      </w:r>
      <w:r w:rsidRPr="00D96976">
        <w:rPr>
          <w:rFonts w:eastAsia="Calibri"/>
          <w:lang w:val="en-AU" w:eastAsia="en-US"/>
        </w:rPr>
        <w:t xml:space="preserve"> </w:t>
      </w:r>
      <w:r>
        <w:rPr>
          <w:rStyle w:val="GapFillchr"/>
          <w:rFonts w:eastAsiaTheme="minorHAnsi"/>
        </w:rPr>
        <w:t>         </w:t>
      </w:r>
      <w:r>
        <w:rPr>
          <w:rStyle w:val="GapFillchr"/>
        </w:rPr>
        <w:t> </w:t>
      </w:r>
      <w:r>
        <w:t xml:space="preserve"> </w:t>
      </w:r>
      <w:r w:rsidRPr="00D96976">
        <w:rPr>
          <w:rFonts w:eastAsia="Calibri"/>
          <w:lang w:val="en-AU" w:eastAsia="en-US"/>
        </w:rPr>
        <w:t xml:space="preserve">she’s </w:t>
      </w:r>
      <w:r>
        <w:rPr>
          <w:rFonts w:eastAsia="Calibri"/>
          <w:lang w:val="en-AU" w:eastAsia="en-US"/>
        </w:rPr>
        <w:t>fourteen</w:t>
      </w:r>
      <w:r w:rsidRPr="00D96976">
        <w:rPr>
          <w:rFonts w:eastAsia="Calibri"/>
          <w:lang w:val="en-AU" w:eastAsia="en-US"/>
        </w:rPr>
        <w:t>.</w:t>
      </w:r>
    </w:p>
    <w:p w14:paraId="1ED23D46" w14:textId="77777777" w:rsidR="00264C90" w:rsidRPr="00D96976" w:rsidRDefault="00264C90" w:rsidP="00264C90">
      <w:pPr>
        <w:pStyle w:val="TextList"/>
        <w:ind w:left="284" w:hanging="284"/>
        <w:rPr>
          <w:rFonts w:eastAsia="Calibri"/>
          <w:lang w:val="en-AU" w:eastAsia="en-US"/>
        </w:rPr>
      </w:pPr>
    </w:p>
    <w:p w14:paraId="02855AA9" w14:textId="77777777" w:rsidR="00264C90" w:rsidRPr="00D96976" w:rsidRDefault="00264C90" w:rsidP="00264C90">
      <w:pPr>
        <w:pStyle w:val="TextList"/>
        <w:ind w:left="284" w:hanging="284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38</w:t>
      </w:r>
      <w:r>
        <w:rPr>
          <w:rFonts w:eastAsia="Calibri"/>
          <w:b/>
          <w:lang w:val="en-AU" w:eastAsia="en-US"/>
        </w:rPr>
        <w:t xml:space="preserve"> </w:t>
      </w:r>
      <w:r w:rsidRPr="00835A0F">
        <w:rPr>
          <w:rFonts w:eastAsia="Calibri"/>
          <w:b/>
          <w:lang w:val="en-AU" w:eastAsia="en-US"/>
        </w:rPr>
        <w:t>A:</w:t>
      </w:r>
      <w:r w:rsidRPr="00D96976">
        <w:rPr>
          <w:rFonts w:eastAsia="Calibri"/>
          <w:lang w:val="en-AU" w:eastAsia="en-US"/>
        </w:rPr>
        <w:t xml:space="preserve"> </w:t>
      </w:r>
      <w:r>
        <w:rPr>
          <w:rStyle w:val="GapFillchr"/>
          <w:rFonts w:eastAsiaTheme="minorHAnsi"/>
        </w:rPr>
        <w:t>         </w:t>
      </w:r>
      <w:r>
        <w:rPr>
          <w:rStyle w:val="GapFillchr"/>
        </w:rPr>
        <w:t> </w:t>
      </w:r>
      <w:r>
        <w:t xml:space="preserve"> </w:t>
      </w:r>
      <w:r w:rsidRPr="00D96976">
        <w:rPr>
          <w:rFonts w:eastAsia="Calibri"/>
          <w:lang w:val="en-AU" w:eastAsia="en-US"/>
        </w:rPr>
        <w:t>does she like?</w:t>
      </w:r>
    </w:p>
    <w:p w14:paraId="50F3A9A9" w14:textId="77777777" w:rsidR="00264C90" w:rsidRPr="00D96976" w:rsidRDefault="00264C90" w:rsidP="00264C90">
      <w:pPr>
        <w:pStyle w:val="TextList"/>
        <w:ind w:left="284" w:hanging="284"/>
        <w:rPr>
          <w:rFonts w:eastAsia="Calibri"/>
          <w:lang w:val="en-AU" w:eastAsia="en-US"/>
        </w:rPr>
      </w:pPr>
      <w:r>
        <w:rPr>
          <w:rFonts w:eastAsia="Calibri"/>
          <w:lang w:val="en-AU" w:eastAsia="en-US"/>
        </w:rPr>
        <w:tab/>
      </w:r>
      <w:r w:rsidRPr="00835A0F">
        <w:rPr>
          <w:rFonts w:eastAsia="Calibri"/>
          <w:b/>
          <w:lang w:val="en-AU" w:eastAsia="en-US"/>
        </w:rPr>
        <w:t>B:</w:t>
      </w:r>
      <w:r w:rsidRPr="00D96976">
        <w:rPr>
          <w:rFonts w:eastAsia="Calibri"/>
          <w:lang w:val="en-AU" w:eastAsia="en-US"/>
        </w:rPr>
        <w:t xml:space="preserve"> She wears nice clothes, so she </w:t>
      </w:r>
      <w:r>
        <w:rPr>
          <w:rStyle w:val="GapFillchr"/>
          <w:rFonts w:eastAsiaTheme="minorHAnsi"/>
        </w:rPr>
        <w:t>         </w:t>
      </w:r>
      <w:r>
        <w:rPr>
          <w:rStyle w:val="GapFillchr"/>
        </w:rPr>
        <w:t> </w:t>
      </w:r>
      <w:r>
        <w:t xml:space="preserve"> </w:t>
      </w:r>
      <w:r w:rsidRPr="00D96976">
        <w:rPr>
          <w:rFonts w:eastAsia="Calibri"/>
          <w:lang w:val="en-AU" w:eastAsia="en-US"/>
        </w:rPr>
        <w:t>likes fashion.</w:t>
      </w:r>
    </w:p>
    <w:bookmarkEnd w:id="0"/>
    <w:p w14:paraId="2EC08EF1" w14:textId="77777777" w:rsidR="00264C90" w:rsidRPr="00E61293" w:rsidRDefault="00264C90" w:rsidP="00264C90">
      <w:pPr>
        <w:jc w:val="right"/>
        <w:rPr>
          <w:rFonts w:ascii="Arial" w:eastAsia="Calibri" w:hAnsi="Arial" w:cs="Arial"/>
          <w:sz w:val="20"/>
          <w:szCs w:val="20"/>
          <w:lang w:val="en-AU" w:eastAsia="en-US"/>
        </w:rPr>
      </w:pPr>
      <w:r w:rsidRPr="00E61293">
        <w:rPr>
          <w:rFonts w:ascii="Arial" w:eastAsia="Calibri" w:hAnsi="Arial" w:cs="Arial"/>
          <w:sz w:val="20"/>
          <w:szCs w:val="20"/>
          <w:lang w:val="en-AU" w:eastAsia="en-US"/>
        </w:rPr>
        <w:tab/>
      </w:r>
      <w:r w:rsidRPr="00E61293">
        <w:rPr>
          <w:rFonts w:ascii="Arial" w:eastAsia="Calibri" w:hAnsi="Arial" w:cs="Arial"/>
          <w:sz w:val="20"/>
          <w:szCs w:val="20"/>
          <w:lang w:val="en-AU" w:eastAsia="en-US"/>
        </w:rPr>
        <w:tab/>
      </w:r>
      <w:r w:rsidRPr="00E61293">
        <w:rPr>
          <w:rFonts w:ascii="Arial" w:eastAsia="Calibri" w:hAnsi="Arial" w:cs="Arial"/>
          <w:sz w:val="20"/>
          <w:szCs w:val="20"/>
          <w:lang w:val="en-AU" w:eastAsia="en-US"/>
        </w:rPr>
        <w:tab/>
      </w:r>
      <w:r w:rsidRPr="00E61293">
        <w:rPr>
          <w:rFonts w:ascii="Arial" w:eastAsia="Calibri" w:hAnsi="Arial" w:cs="Arial"/>
          <w:sz w:val="20"/>
          <w:szCs w:val="20"/>
          <w:lang w:val="en-AU" w:eastAsia="en-US"/>
        </w:rPr>
        <w:tab/>
      </w:r>
      <w:r w:rsidRPr="00E61293">
        <w:rPr>
          <w:rFonts w:ascii="Arial" w:eastAsia="Calibri" w:hAnsi="Arial" w:cs="Arial"/>
          <w:sz w:val="20"/>
          <w:szCs w:val="20"/>
          <w:lang w:val="en-AU" w:eastAsia="en-US"/>
        </w:rPr>
        <w:tab/>
        <w:t>___/</w:t>
      </w:r>
      <w:r>
        <w:rPr>
          <w:rFonts w:ascii="Arial" w:eastAsia="Calibri" w:hAnsi="Arial" w:cs="Arial"/>
          <w:sz w:val="20"/>
          <w:szCs w:val="20"/>
          <w:lang w:val="en-AU" w:eastAsia="en-US"/>
        </w:rPr>
        <w:t>10</w:t>
      </w:r>
    </w:p>
    <w:p w14:paraId="2C38762A" w14:textId="77777777" w:rsidR="00264C90" w:rsidRPr="0000297F" w:rsidRDefault="00264C90" w:rsidP="00264C90">
      <w:pPr>
        <w:jc w:val="right"/>
        <w:rPr>
          <w:rFonts w:ascii="Arial" w:eastAsia="Calibri" w:hAnsi="Arial" w:cs="Arial"/>
          <w:sz w:val="20"/>
          <w:szCs w:val="20"/>
          <w:lang w:val="en-AU" w:eastAsia="en-US"/>
        </w:rPr>
      </w:pPr>
    </w:p>
    <w:p w14:paraId="0D19EF18" w14:textId="77777777" w:rsidR="00264C90" w:rsidRPr="000B0BC4" w:rsidRDefault="00264C90" w:rsidP="00264C90">
      <w:pPr>
        <w:pStyle w:val="HeadCSubsubsection"/>
      </w:pPr>
      <w:r>
        <w:br w:type="column"/>
      </w:r>
      <w:r w:rsidRPr="000B0BC4">
        <w:t xml:space="preserve">Task </w:t>
      </w:r>
      <w:r w:rsidRPr="00342B6F">
        <w:t>3</w:t>
      </w:r>
    </w:p>
    <w:p w14:paraId="36F62A49" w14:textId="77777777" w:rsidR="00264C90" w:rsidRDefault="00264C90" w:rsidP="00264C90">
      <w:pPr>
        <w:pStyle w:val="Rubric"/>
        <w:rPr>
          <w:rFonts w:eastAsia="Calibri"/>
          <w:lang w:val="en-AU" w:eastAsia="en-US"/>
        </w:rPr>
      </w:pPr>
      <w:bookmarkStart w:id="2" w:name="_Hlk529312045"/>
      <w:r w:rsidRPr="0030121D">
        <w:rPr>
          <w:rFonts w:eastAsia="Calibri"/>
          <w:lang w:val="en-AU" w:eastAsia="en-US"/>
        </w:rPr>
        <w:t>Choose the correct answer.</w:t>
      </w:r>
    </w:p>
    <w:p w14:paraId="1CC0FFB3" w14:textId="77777777" w:rsidR="00264C90" w:rsidRPr="0030121D" w:rsidRDefault="00264C90" w:rsidP="00264C90">
      <w:pPr>
        <w:pStyle w:val="Rubric"/>
        <w:rPr>
          <w:rFonts w:eastAsia="Calibri"/>
          <w:lang w:val="en-AU" w:eastAsia="en-US"/>
        </w:rPr>
      </w:pPr>
    </w:p>
    <w:p w14:paraId="331E2CF3" w14:textId="77777777" w:rsidR="00264C90" w:rsidRPr="0030121D" w:rsidRDefault="00264C90" w:rsidP="00264C90">
      <w:pPr>
        <w:pStyle w:val="TextList"/>
        <w:ind w:left="284" w:hanging="284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39</w:t>
      </w:r>
      <w:r>
        <w:rPr>
          <w:rFonts w:eastAsia="Calibri"/>
          <w:b/>
          <w:lang w:val="en-AU" w:eastAsia="en-US"/>
        </w:rPr>
        <w:t xml:space="preserve"> </w:t>
      </w:r>
      <w:r w:rsidRPr="0030121D">
        <w:rPr>
          <w:rFonts w:eastAsia="Calibri"/>
          <w:lang w:val="en-AU" w:eastAsia="en-US"/>
        </w:rPr>
        <w:t xml:space="preserve">What do you think of these earrings? Do they </w:t>
      </w:r>
      <w:r>
        <w:rPr>
          <w:rStyle w:val="GapFillchr"/>
        </w:rPr>
        <w:t>     </w:t>
      </w:r>
      <w:r>
        <w:rPr>
          <w:rFonts w:eastAsia="Calibri"/>
          <w:lang w:val="en-AU" w:eastAsia="en-US"/>
        </w:rPr>
        <w:t xml:space="preserve"> </w:t>
      </w:r>
      <w:r w:rsidRPr="0030121D">
        <w:rPr>
          <w:rFonts w:eastAsia="Calibri"/>
          <w:lang w:val="en-AU" w:eastAsia="en-US"/>
        </w:rPr>
        <w:t>me?</w:t>
      </w:r>
    </w:p>
    <w:p w14:paraId="27AF4597" w14:textId="77777777" w:rsidR="00264C90" w:rsidRPr="007143C2" w:rsidRDefault="00264C90" w:rsidP="00264C90">
      <w:pPr>
        <w:pStyle w:val="TextList"/>
        <w:ind w:left="284" w:hanging="284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A go</w:t>
      </w:r>
    </w:p>
    <w:p w14:paraId="0A0D6722" w14:textId="77777777" w:rsidR="00264C90" w:rsidRPr="007143C2" w:rsidRDefault="00264C90" w:rsidP="00264C90">
      <w:pPr>
        <w:pStyle w:val="TextList"/>
        <w:ind w:left="284" w:hanging="284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B match</w:t>
      </w:r>
    </w:p>
    <w:p w14:paraId="3F3A3C73" w14:textId="77777777" w:rsidR="00264C90" w:rsidRPr="007143C2" w:rsidRDefault="00264C90" w:rsidP="00264C90">
      <w:pPr>
        <w:pStyle w:val="TextList"/>
        <w:ind w:left="284" w:hanging="284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C suit</w:t>
      </w:r>
    </w:p>
    <w:p w14:paraId="382DCAFD" w14:textId="77777777" w:rsidR="00264C90" w:rsidRPr="0030121D" w:rsidRDefault="00264C90" w:rsidP="00264C90">
      <w:pPr>
        <w:pStyle w:val="TextList"/>
        <w:ind w:left="284" w:hanging="284"/>
        <w:rPr>
          <w:rFonts w:eastAsia="Calibri"/>
          <w:lang w:val="en-AU" w:eastAsia="en-US"/>
        </w:rPr>
      </w:pPr>
    </w:p>
    <w:p w14:paraId="4FD12320" w14:textId="77777777" w:rsidR="00264C90" w:rsidRPr="0030121D" w:rsidRDefault="00264C90" w:rsidP="00264C90">
      <w:pPr>
        <w:pStyle w:val="TextList"/>
        <w:ind w:left="284" w:hanging="284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40</w:t>
      </w:r>
      <w:r w:rsidRPr="0030121D">
        <w:rPr>
          <w:rFonts w:eastAsia="Calibri"/>
          <w:b/>
          <w:lang w:val="en-AU" w:eastAsia="en-US"/>
        </w:rPr>
        <w:t xml:space="preserve"> </w:t>
      </w:r>
      <w:r>
        <w:rPr>
          <w:rFonts w:eastAsia="Calibri"/>
          <w:lang w:val="en-AU" w:eastAsia="en-US"/>
        </w:rPr>
        <w:tab/>
      </w:r>
      <w:r w:rsidRPr="0030121D">
        <w:rPr>
          <w:rFonts w:eastAsia="Calibri"/>
          <w:lang w:val="en-AU" w:eastAsia="en-US"/>
        </w:rPr>
        <w:t xml:space="preserve">Do you </w:t>
      </w:r>
      <w:r>
        <w:rPr>
          <w:rStyle w:val="GapFillchr"/>
        </w:rPr>
        <w:t>     </w:t>
      </w:r>
      <w:r>
        <w:rPr>
          <w:rFonts w:eastAsia="Calibri"/>
          <w:lang w:val="en-AU" w:eastAsia="en-US"/>
        </w:rPr>
        <w:t xml:space="preserve"> </w:t>
      </w:r>
      <w:r w:rsidRPr="0030121D">
        <w:rPr>
          <w:rFonts w:eastAsia="Calibri"/>
          <w:lang w:val="en-AU" w:eastAsia="en-US"/>
        </w:rPr>
        <w:t>going to the fashion show tonight?</w:t>
      </w:r>
    </w:p>
    <w:p w14:paraId="253D6CF3" w14:textId="77777777" w:rsidR="00264C90" w:rsidRPr="007143C2" w:rsidRDefault="00264C90" w:rsidP="00264C90">
      <w:pPr>
        <w:pStyle w:val="TextList"/>
        <w:ind w:left="284" w:hanging="284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A like</w:t>
      </w:r>
    </w:p>
    <w:p w14:paraId="40897673" w14:textId="77777777" w:rsidR="00264C90" w:rsidRPr="007143C2" w:rsidRDefault="00264C90" w:rsidP="00264C90">
      <w:pPr>
        <w:pStyle w:val="TextList"/>
        <w:ind w:left="284" w:hanging="284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 xml:space="preserve">B </w:t>
      </w:r>
      <w:proofErr w:type="gramStart"/>
      <w:r w:rsidRPr="007143C2">
        <w:rPr>
          <w:rFonts w:eastAsia="Calibri"/>
          <w:bCs/>
          <w:lang w:val="en-AU" w:eastAsia="en-US"/>
        </w:rPr>
        <w:t>enjoy</w:t>
      </w:r>
      <w:proofErr w:type="gramEnd"/>
    </w:p>
    <w:p w14:paraId="74920140" w14:textId="77777777" w:rsidR="00264C90" w:rsidRPr="007143C2" w:rsidRDefault="00264C90" w:rsidP="00264C90">
      <w:pPr>
        <w:pStyle w:val="TextList"/>
        <w:ind w:left="284" w:hanging="284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C fancy</w:t>
      </w:r>
    </w:p>
    <w:p w14:paraId="2046EE89" w14:textId="77777777" w:rsidR="00264C90" w:rsidRPr="0030121D" w:rsidRDefault="00264C90" w:rsidP="00264C90">
      <w:pPr>
        <w:pStyle w:val="TextList"/>
        <w:ind w:left="284" w:hanging="284"/>
        <w:rPr>
          <w:rFonts w:eastAsia="Calibri"/>
          <w:lang w:val="en-AU" w:eastAsia="en-US"/>
        </w:rPr>
      </w:pPr>
    </w:p>
    <w:p w14:paraId="5C39C207" w14:textId="77777777" w:rsidR="00264C90" w:rsidRPr="0030121D" w:rsidRDefault="00264C90" w:rsidP="00264C90">
      <w:pPr>
        <w:pStyle w:val="TextList"/>
        <w:ind w:left="284" w:hanging="284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41</w:t>
      </w:r>
      <w:r>
        <w:rPr>
          <w:rFonts w:eastAsia="Calibri"/>
          <w:b/>
          <w:lang w:val="en-AU" w:eastAsia="en-US"/>
        </w:rPr>
        <w:t xml:space="preserve"> </w:t>
      </w:r>
      <w:r w:rsidRPr="0030121D">
        <w:rPr>
          <w:rFonts w:eastAsia="Calibri"/>
          <w:lang w:val="en-AU" w:eastAsia="en-US"/>
        </w:rPr>
        <w:t xml:space="preserve">He carries all his books in a big red </w:t>
      </w:r>
      <w:r>
        <w:rPr>
          <w:rStyle w:val="GapFillchr"/>
        </w:rPr>
        <w:t>    </w:t>
      </w:r>
      <w:proofErr w:type="gramStart"/>
      <w:r>
        <w:rPr>
          <w:rStyle w:val="GapFillchr"/>
        </w:rPr>
        <w:t> </w:t>
      </w:r>
      <w:r>
        <w:rPr>
          <w:rFonts w:eastAsia="Calibri"/>
          <w:lang w:val="en-AU" w:eastAsia="en-US"/>
        </w:rPr>
        <w:t xml:space="preserve"> .</w:t>
      </w:r>
      <w:proofErr w:type="gramEnd"/>
    </w:p>
    <w:p w14:paraId="2ED57297" w14:textId="77777777" w:rsidR="00264C90" w:rsidRPr="007143C2" w:rsidRDefault="00264C90" w:rsidP="00264C90">
      <w:pPr>
        <w:pStyle w:val="TextList"/>
        <w:ind w:left="284" w:hanging="284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A wallet</w:t>
      </w:r>
    </w:p>
    <w:p w14:paraId="4D99E1D9" w14:textId="77777777" w:rsidR="00264C90" w:rsidRPr="007143C2" w:rsidRDefault="00264C90" w:rsidP="00264C90">
      <w:pPr>
        <w:pStyle w:val="TextList"/>
        <w:ind w:left="284" w:hanging="284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B baseball cap</w:t>
      </w:r>
    </w:p>
    <w:p w14:paraId="237A1741" w14:textId="77777777" w:rsidR="00264C90" w:rsidRPr="007143C2" w:rsidRDefault="00264C90" w:rsidP="00264C90">
      <w:pPr>
        <w:pStyle w:val="TextList"/>
        <w:ind w:left="284" w:hanging="284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C backpack</w:t>
      </w:r>
    </w:p>
    <w:p w14:paraId="1DDACECA" w14:textId="77777777" w:rsidR="00264C90" w:rsidRPr="0030121D" w:rsidRDefault="00264C90" w:rsidP="00264C90">
      <w:pPr>
        <w:pStyle w:val="TextList"/>
        <w:ind w:left="284" w:hanging="284"/>
        <w:rPr>
          <w:rFonts w:eastAsia="Calibri"/>
          <w:lang w:val="en-AU" w:eastAsia="en-US"/>
        </w:rPr>
      </w:pPr>
    </w:p>
    <w:p w14:paraId="6E3BDB5E" w14:textId="77777777" w:rsidR="00264C90" w:rsidRPr="0030121D" w:rsidRDefault="00264C90" w:rsidP="00264C90">
      <w:pPr>
        <w:pStyle w:val="TextList"/>
        <w:ind w:left="284" w:hanging="284"/>
        <w:rPr>
          <w:rFonts w:eastAsia="Calibri"/>
          <w:lang w:val="en-AU" w:eastAsia="en-US"/>
        </w:rPr>
      </w:pPr>
      <w:proofErr w:type="gramStart"/>
      <w:r w:rsidRPr="00342B6F">
        <w:rPr>
          <w:rFonts w:eastAsia="Calibri"/>
          <w:lang w:val="en-AU" w:eastAsia="en-US"/>
        </w:rPr>
        <w:t>42</w:t>
      </w:r>
      <w:r>
        <w:rPr>
          <w:rFonts w:eastAsia="Calibri"/>
          <w:b/>
          <w:lang w:val="en-AU" w:eastAsia="en-US"/>
        </w:rPr>
        <w:t xml:space="preserve"> </w:t>
      </w:r>
      <w:r w:rsidRPr="0030121D">
        <w:rPr>
          <w:rFonts w:eastAsia="Calibri"/>
          <w:lang w:val="en-AU" w:eastAsia="en-US"/>
        </w:rPr>
        <w:t xml:space="preserve"> I</w:t>
      </w:r>
      <w:proofErr w:type="gramEnd"/>
      <w:r w:rsidRPr="0030121D">
        <w:rPr>
          <w:rFonts w:eastAsia="Calibri"/>
          <w:lang w:val="en-AU" w:eastAsia="en-US"/>
        </w:rPr>
        <w:t xml:space="preserve"> always </w:t>
      </w:r>
      <w:r>
        <w:rPr>
          <w:rStyle w:val="GapFillchr"/>
        </w:rPr>
        <w:t>     </w:t>
      </w:r>
      <w:r>
        <w:rPr>
          <w:rFonts w:eastAsia="Calibri"/>
          <w:lang w:val="en-AU" w:eastAsia="en-US"/>
        </w:rPr>
        <w:t xml:space="preserve"> </w:t>
      </w:r>
      <w:r w:rsidRPr="0030121D">
        <w:rPr>
          <w:rFonts w:eastAsia="Calibri"/>
          <w:lang w:val="en-AU" w:eastAsia="en-US"/>
        </w:rPr>
        <w:t>my glasses when I watch TV.</w:t>
      </w:r>
    </w:p>
    <w:p w14:paraId="095BAA00" w14:textId="77777777" w:rsidR="00264C90" w:rsidRPr="007143C2" w:rsidRDefault="00264C90" w:rsidP="00264C90">
      <w:pPr>
        <w:pStyle w:val="TextList"/>
        <w:ind w:left="284" w:hanging="284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A have</w:t>
      </w:r>
    </w:p>
    <w:p w14:paraId="1C95776D" w14:textId="77777777" w:rsidR="00264C90" w:rsidRPr="007143C2" w:rsidRDefault="00264C90" w:rsidP="00264C90">
      <w:pPr>
        <w:pStyle w:val="TextList"/>
        <w:ind w:left="284" w:hanging="284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B wear</w:t>
      </w:r>
    </w:p>
    <w:p w14:paraId="2D1357A2" w14:textId="77777777" w:rsidR="00264C90" w:rsidRPr="007143C2" w:rsidRDefault="00264C90" w:rsidP="00264C90">
      <w:pPr>
        <w:pStyle w:val="TextList"/>
        <w:ind w:left="284" w:hanging="284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C carry</w:t>
      </w:r>
    </w:p>
    <w:p w14:paraId="5A159CD2" w14:textId="77777777" w:rsidR="00264C90" w:rsidRPr="0030121D" w:rsidRDefault="00264C90" w:rsidP="00264C90">
      <w:pPr>
        <w:pStyle w:val="TextList"/>
        <w:ind w:left="284" w:hanging="284"/>
        <w:rPr>
          <w:rFonts w:eastAsia="Calibri"/>
          <w:lang w:val="en-AU" w:eastAsia="en-US"/>
        </w:rPr>
      </w:pPr>
    </w:p>
    <w:p w14:paraId="0A2DFC42" w14:textId="77777777" w:rsidR="00264C90" w:rsidRPr="0030121D" w:rsidRDefault="00264C90" w:rsidP="00264C90">
      <w:pPr>
        <w:pStyle w:val="TextList"/>
        <w:ind w:left="284" w:hanging="284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43</w:t>
      </w:r>
      <w:r>
        <w:rPr>
          <w:rFonts w:eastAsia="Calibri"/>
          <w:b/>
          <w:lang w:val="en-AU" w:eastAsia="en-US"/>
        </w:rPr>
        <w:t xml:space="preserve"> </w:t>
      </w:r>
      <w:r w:rsidRPr="0030121D">
        <w:rPr>
          <w:rFonts w:eastAsia="Calibri"/>
          <w:lang w:val="en-AU" w:eastAsia="en-US"/>
        </w:rPr>
        <w:t xml:space="preserve">Anna is always nice to people – she has a lovely </w:t>
      </w:r>
      <w:r>
        <w:rPr>
          <w:rStyle w:val="GapFillchr"/>
        </w:rPr>
        <w:t>    </w:t>
      </w:r>
      <w:proofErr w:type="gramStart"/>
      <w:r>
        <w:rPr>
          <w:rStyle w:val="GapFillchr"/>
        </w:rPr>
        <w:t> </w:t>
      </w:r>
      <w:r>
        <w:rPr>
          <w:rFonts w:eastAsia="Calibri"/>
          <w:lang w:val="en-AU" w:eastAsia="en-US"/>
        </w:rPr>
        <w:t xml:space="preserve"> .</w:t>
      </w:r>
      <w:proofErr w:type="gramEnd"/>
    </w:p>
    <w:p w14:paraId="21332CE5" w14:textId="77777777" w:rsidR="00264C90" w:rsidRPr="007143C2" w:rsidRDefault="00264C90" w:rsidP="00264C90">
      <w:pPr>
        <w:pStyle w:val="TextList"/>
        <w:ind w:left="284" w:hanging="284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A personality</w:t>
      </w:r>
    </w:p>
    <w:p w14:paraId="434E1A84" w14:textId="77777777" w:rsidR="00264C90" w:rsidRPr="007143C2" w:rsidRDefault="00264C90" w:rsidP="00264C90">
      <w:pPr>
        <w:pStyle w:val="TextList"/>
        <w:ind w:left="284" w:hanging="284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B appearance</w:t>
      </w:r>
    </w:p>
    <w:p w14:paraId="265C252D" w14:textId="77777777" w:rsidR="00264C90" w:rsidRPr="007143C2" w:rsidRDefault="00264C90" w:rsidP="00264C90">
      <w:pPr>
        <w:pStyle w:val="TextList"/>
        <w:ind w:left="284" w:hanging="284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C style</w:t>
      </w:r>
    </w:p>
    <w:p w14:paraId="380B066A" w14:textId="77777777" w:rsidR="00264C90" w:rsidRPr="0030121D" w:rsidRDefault="00264C90" w:rsidP="00264C90">
      <w:pPr>
        <w:pStyle w:val="TextList"/>
        <w:ind w:left="284" w:hanging="284"/>
        <w:rPr>
          <w:rFonts w:eastAsia="Calibri"/>
          <w:lang w:val="en-AU" w:eastAsia="en-US"/>
        </w:rPr>
      </w:pPr>
    </w:p>
    <w:p w14:paraId="1A01ECE6" w14:textId="77777777" w:rsidR="00264C90" w:rsidRPr="0030121D" w:rsidRDefault="00264C90" w:rsidP="00264C90">
      <w:pPr>
        <w:pStyle w:val="TextList"/>
        <w:ind w:left="284" w:hanging="284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44</w:t>
      </w:r>
      <w:r>
        <w:rPr>
          <w:rFonts w:eastAsia="Calibri"/>
          <w:b/>
          <w:lang w:val="en-AU" w:eastAsia="en-US"/>
        </w:rPr>
        <w:t xml:space="preserve"> </w:t>
      </w:r>
      <w:r w:rsidRPr="0030121D">
        <w:rPr>
          <w:rFonts w:eastAsia="Calibri"/>
          <w:lang w:val="en-AU" w:eastAsia="en-US"/>
        </w:rPr>
        <w:t xml:space="preserve">Are you going to save </w:t>
      </w:r>
      <w:r>
        <w:rPr>
          <w:rStyle w:val="GapFillchr"/>
        </w:rPr>
        <w:t>     </w:t>
      </w:r>
      <w:r>
        <w:rPr>
          <w:rFonts w:eastAsia="Calibri"/>
          <w:lang w:val="en-AU" w:eastAsia="en-US"/>
        </w:rPr>
        <w:t xml:space="preserve"> </w:t>
      </w:r>
      <w:r w:rsidRPr="0030121D">
        <w:rPr>
          <w:rFonts w:eastAsia="Calibri"/>
          <w:lang w:val="en-AU" w:eastAsia="en-US"/>
        </w:rPr>
        <w:t>for the smartphone you like?</w:t>
      </w:r>
    </w:p>
    <w:p w14:paraId="56E9E59B" w14:textId="77777777" w:rsidR="00264C90" w:rsidRPr="007143C2" w:rsidRDefault="00264C90" w:rsidP="00264C90">
      <w:pPr>
        <w:pStyle w:val="TextList"/>
        <w:ind w:left="284" w:hanging="284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A on</w:t>
      </w:r>
    </w:p>
    <w:p w14:paraId="661A5209" w14:textId="77777777" w:rsidR="00264C90" w:rsidRPr="007143C2" w:rsidRDefault="00264C90" w:rsidP="00264C90">
      <w:pPr>
        <w:pStyle w:val="TextList"/>
        <w:ind w:left="284" w:hanging="284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B up</w:t>
      </w:r>
    </w:p>
    <w:p w14:paraId="1AC9FE3C" w14:textId="77777777" w:rsidR="00264C90" w:rsidRPr="007143C2" w:rsidRDefault="00264C90" w:rsidP="00264C90">
      <w:pPr>
        <w:pStyle w:val="TextList"/>
        <w:ind w:left="284" w:hanging="284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C out</w:t>
      </w:r>
    </w:p>
    <w:p w14:paraId="522B0AE7" w14:textId="77777777" w:rsidR="00264C90" w:rsidRDefault="00264C90" w:rsidP="00264C90">
      <w:pPr>
        <w:pStyle w:val="TextList"/>
        <w:ind w:left="284" w:hanging="284"/>
        <w:rPr>
          <w:rFonts w:eastAsia="Calibri"/>
          <w:lang w:val="en-AU" w:eastAsia="en-US"/>
        </w:rPr>
      </w:pPr>
    </w:p>
    <w:p w14:paraId="584E2838" w14:textId="77777777" w:rsidR="00264C90" w:rsidRPr="0030121D" w:rsidRDefault="00264C90" w:rsidP="00264C90">
      <w:pPr>
        <w:pStyle w:val="TextList"/>
        <w:ind w:left="284" w:hanging="284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45</w:t>
      </w:r>
      <w:r>
        <w:rPr>
          <w:rFonts w:eastAsia="Calibri"/>
          <w:b/>
          <w:lang w:val="en-AU" w:eastAsia="en-US"/>
        </w:rPr>
        <w:t xml:space="preserve"> </w:t>
      </w:r>
      <w:r w:rsidRPr="0030121D">
        <w:rPr>
          <w:rFonts w:eastAsia="Calibri"/>
          <w:lang w:val="en-AU" w:eastAsia="en-US"/>
        </w:rPr>
        <w:t xml:space="preserve">Nick </w:t>
      </w:r>
      <w:r>
        <w:rPr>
          <w:rStyle w:val="GapFillchr"/>
        </w:rPr>
        <w:t>     </w:t>
      </w:r>
      <w:r>
        <w:rPr>
          <w:rFonts w:eastAsia="Calibri"/>
          <w:lang w:val="en-AU" w:eastAsia="en-US"/>
        </w:rPr>
        <w:t xml:space="preserve"> </w:t>
      </w:r>
      <w:r w:rsidRPr="0030121D">
        <w:rPr>
          <w:rFonts w:eastAsia="Calibri"/>
          <w:lang w:val="en-AU" w:eastAsia="en-US"/>
        </w:rPr>
        <w:t>be at home. Let’s call him.</w:t>
      </w:r>
    </w:p>
    <w:p w14:paraId="4969C030" w14:textId="77777777" w:rsidR="00264C90" w:rsidRPr="007143C2" w:rsidRDefault="00264C90" w:rsidP="00264C90">
      <w:pPr>
        <w:pStyle w:val="TextList"/>
        <w:ind w:left="284" w:hanging="284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 xml:space="preserve">A might </w:t>
      </w:r>
    </w:p>
    <w:p w14:paraId="78FED517" w14:textId="77777777" w:rsidR="00264C90" w:rsidRPr="007143C2" w:rsidRDefault="00264C90" w:rsidP="00264C90">
      <w:pPr>
        <w:pStyle w:val="TextList"/>
        <w:ind w:left="284" w:hanging="284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B maybe</w:t>
      </w:r>
    </w:p>
    <w:p w14:paraId="6341C385" w14:textId="77777777" w:rsidR="00264C90" w:rsidRPr="007143C2" w:rsidRDefault="00264C90" w:rsidP="00264C90">
      <w:pPr>
        <w:pStyle w:val="TextList"/>
        <w:ind w:left="284" w:hanging="284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C probably</w:t>
      </w:r>
    </w:p>
    <w:bookmarkEnd w:id="2"/>
    <w:p w14:paraId="6CF6C25F" w14:textId="77777777" w:rsidR="00264C90" w:rsidRPr="00E61293" w:rsidRDefault="00264C90" w:rsidP="00264C90">
      <w:pPr>
        <w:jc w:val="right"/>
        <w:rPr>
          <w:rFonts w:ascii="Arial" w:eastAsia="Calibri" w:hAnsi="Arial" w:cs="Arial"/>
          <w:sz w:val="20"/>
          <w:szCs w:val="20"/>
          <w:lang w:val="en-AU" w:eastAsia="en-US"/>
        </w:rPr>
      </w:pPr>
      <w:r w:rsidRPr="00E61293">
        <w:rPr>
          <w:rFonts w:ascii="Arial" w:eastAsia="Calibri" w:hAnsi="Arial" w:cs="Arial"/>
          <w:sz w:val="20"/>
          <w:szCs w:val="20"/>
          <w:lang w:val="en-AU" w:eastAsia="en-US"/>
        </w:rPr>
        <w:tab/>
      </w:r>
      <w:r w:rsidRPr="00E61293">
        <w:rPr>
          <w:rFonts w:ascii="Arial" w:eastAsia="Calibri" w:hAnsi="Arial" w:cs="Arial"/>
          <w:sz w:val="20"/>
          <w:szCs w:val="20"/>
          <w:lang w:val="en-AU" w:eastAsia="en-US"/>
        </w:rPr>
        <w:tab/>
      </w:r>
      <w:r w:rsidRPr="00E61293">
        <w:rPr>
          <w:rFonts w:ascii="Arial" w:eastAsia="Calibri" w:hAnsi="Arial" w:cs="Arial"/>
          <w:sz w:val="20"/>
          <w:szCs w:val="20"/>
          <w:lang w:val="en-AU" w:eastAsia="en-US"/>
        </w:rPr>
        <w:tab/>
      </w:r>
      <w:r w:rsidRPr="00E61293">
        <w:rPr>
          <w:rFonts w:ascii="Arial" w:eastAsia="Calibri" w:hAnsi="Arial" w:cs="Arial"/>
          <w:sz w:val="20"/>
          <w:szCs w:val="20"/>
          <w:lang w:val="en-AU" w:eastAsia="en-US"/>
        </w:rPr>
        <w:tab/>
      </w:r>
      <w:r w:rsidRPr="00E61293">
        <w:rPr>
          <w:rFonts w:ascii="Arial" w:eastAsia="Calibri" w:hAnsi="Arial" w:cs="Arial"/>
          <w:sz w:val="20"/>
          <w:szCs w:val="20"/>
          <w:lang w:val="en-AU" w:eastAsia="en-US"/>
        </w:rPr>
        <w:tab/>
        <w:t>___/</w:t>
      </w:r>
      <w:r>
        <w:rPr>
          <w:rFonts w:ascii="Arial" w:eastAsia="Calibri" w:hAnsi="Arial" w:cs="Arial"/>
          <w:sz w:val="20"/>
          <w:szCs w:val="20"/>
          <w:lang w:val="en-AU" w:eastAsia="en-US"/>
        </w:rPr>
        <w:t>7</w:t>
      </w:r>
    </w:p>
    <w:p w14:paraId="518B966B" w14:textId="77777777" w:rsidR="00264C90" w:rsidRDefault="00264C90" w:rsidP="00264C90">
      <w:pPr>
        <w:pStyle w:val="Text"/>
      </w:pPr>
    </w:p>
    <w:p w14:paraId="731673E4" w14:textId="77777777" w:rsidR="00264C90" w:rsidRDefault="00264C90" w:rsidP="00264C90">
      <w:pPr>
        <w:pStyle w:val="Text"/>
        <w:ind w:left="2880" w:firstLine="720"/>
        <w:jc w:val="right"/>
      </w:pPr>
      <w:r>
        <w:t>Total: ___/50</w:t>
      </w:r>
    </w:p>
    <w:p w14:paraId="6BAD1EE8" w14:textId="5EA90FA0" w:rsidR="00B46F04" w:rsidRPr="009E721D" w:rsidRDefault="00B46F04" w:rsidP="009E721D"/>
    <w:sectPr w:rsidR="00B46F04" w:rsidRPr="009E721D" w:rsidSect="00390346">
      <w:headerReference w:type="default" r:id="rId9"/>
      <w:footerReference w:type="default" r:id="rId10"/>
      <w:pgSz w:w="11907" w:h="16839" w:code="9"/>
      <w:pgMar w:top="1656" w:right="706" w:bottom="1440" w:left="706" w:header="144" w:footer="562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B82144" w14:textId="77777777" w:rsidR="00D20898" w:rsidRDefault="00D20898" w:rsidP="00145F29">
      <w:r>
        <w:separator/>
      </w:r>
    </w:p>
  </w:endnote>
  <w:endnote w:type="continuationSeparator" w:id="0">
    <w:p w14:paraId="60F9E78A" w14:textId="77777777" w:rsidR="00D20898" w:rsidRDefault="00D20898" w:rsidP="00145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haris SIL">
    <w:altName w:val="Cambria Math"/>
    <w:charset w:val="00"/>
    <w:family w:val="auto"/>
    <w:pitch w:val="variable"/>
    <w:sig w:usb0="A00002FF" w:usb1="5200E1FF" w:usb2="02000029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6AF88" w14:textId="77777777" w:rsidR="00264C90" w:rsidRPr="004E73F7" w:rsidRDefault="00264C90" w:rsidP="004E73F7">
    <w:pPr>
      <w:pStyle w:val="Footer"/>
      <w:tabs>
        <w:tab w:val="clear" w:pos="4513"/>
        <w:tab w:val="clear" w:pos="9026"/>
        <w:tab w:val="right" w:pos="10467"/>
      </w:tabs>
      <w:ind w:firstLine="1985"/>
      <w:jc w:val="right"/>
    </w:pPr>
    <w:r>
      <w:rPr>
        <w:rFonts w:ascii="Verdana" w:hAnsi="Verdana"/>
        <w:noProof/>
        <w:sz w:val="16"/>
      </w:rPr>
      <w:drawing>
        <wp:anchor distT="0" distB="0" distL="114300" distR="114300" simplePos="0" relativeHeight="251659264" behindDoc="1" locked="0" layoutInCell="1" allowOverlap="1" wp14:anchorId="2D0C7371" wp14:editId="51B57F7B">
          <wp:simplePos x="0" y="0"/>
          <wp:positionH relativeFrom="column">
            <wp:posOffset>-171450</wp:posOffset>
          </wp:positionH>
          <wp:positionV relativeFrom="paragraph">
            <wp:posOffset>-292100</wp:posOffset>
          </wp:positionV>
          <wp:extent cx="1270635" cy="619125"/>
          <wp:effectExtent l="0" t="0" r="5715" b="9525"/>
          <wp:wrapNone/>
          <wp:docPr id="304" name="Picture 30" descr="../Images/GXP_TESTS_FOO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../Images/GXP_TESTS_FOOT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063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/>
        <w:sz w:val="16"/>
      </w:rPr>
      <w:t xml:space="preserve">Photocopiable </w:t>
    </w:r>
    <w:r w:rsidRPr="00335BF9">
      <w:rPr>
        <w:rFonts w:ascii="Verdana" w:hAnsi="Verdana"/>
        <w:sz w:val="16"/>
      </w:rPr>
      <w:t>© Pearson</w:t>
    </w:r>
    <w:r>
      <w:rPr>
        <w:rFonts w:ascii="Verdana" w:hAnsi="Verdana"/>
        <w:sz w:val="16"/>
      </w:rPr>
      <w:t xml:space="preserve"> Education Limited</w:t>
    </w:r>
    <w:r w:rsidRPr="00335BF9">
      <w:rPr>
        <w:rFonts w:ascii="Verdana" w:hAnsi="Verdana"/>
        <w:sz w:val="16"/>
      </w:rPr>
      <w:t xml:space="preserve"> 201</w:t>
    </w:r>
    <w:r>
      <w:rPr>
        <w:rFonts w:ascii="Verdana" w:hAnsi="Verdana"/>
        <w:sz w:val="16"/>
      </w:rPr>
      <w:t>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860B5A" w14:textId="77777777" w:rsidR="00D22376" w:rsidRPr="004E73F7" w:rsidRDefault="00D22376" w:rsidP="004E73F7">
    <w:pPr>
      <w:pStyle w:val="Footer"/>
      <w:tabs>
        <w:tab w:val="clear" w:pos="4513"/>
        <w:tab w:val="clear" w:pos="9026"/>
        <w:tab w:val="right" w:pos="10467"/>
      </w:tabs>
      <w:ind w:firstLine="1985"/>
      <w:jc w:val="right"/>
    </w:pPr>
    <w:r>
      <w:rPr>
        <w:rFonts w:ascii="Verdana" w:hAnsi="Verdana"/>
        <w:noProof/>
        <w:sz w:val="16"/>
      </w:rPr>
      <w:drawing>
        <wp:anchor distT="0" distB="0" distL="114300" distR="114300" simplePos="0" relativeHeight="251640832" behindDoc="1" locked="0" layoutInCell="1" allowOverlap="1" wp14:anchorId="30B766EB" wp14:editId="06F4225C">
          <wp:simplePos x="0" y="0"/>
          <wp:positionH relativeFrom="column">
            <wp:posOffset>-171450</wp:posOffset>
          </wp:positionH>
          <wp:positionV relativeFrom="paragraph">
            <wp:posOffset>-292100</wp:posOffset>
          </wp:positionV>
          <wp:extent cx="1270635" cy="619125"/>
          <wp:effectExtent l="0" t="0" r="5715" b="9525"/>
          <wp:wrapNone/>
          <wp:docPr id="302" name="Picture 30" descr="../Images/GXP_TESTS_FOO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../Images/GXP_TESTS_FOOT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063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/>
        <w:sz w:val="16"/>
      </w:rPr>
      <w:t xml:space="preserve">Photocopiable </w:t>
    </w:r>
    <w:r w:rsidRPr="00335BF9">
      <w:rPr>
        <w:rFonts w:ascii="Verdana" w:hAnsi="Verdana"/>
        <w:sz w:val="16"/>
      </w:rPr>
      <w:t>© Pearson</w:t>
    </w:r>
    <w:r>
      <w:rPr>
        <w:rFonts w:ascii="Verdana" w:hAnsi="Verdana"/>
        <w:sz w:val="16"/>
      </w:rPr>
      <w:t xml:space="preserve"> Education Limited</w:t>
    </w:r>
    <w:r w:rsidRPr="00335BF9">
      <w:rPr>
        <w:rFonts w:ascii="Verdana" w:hAnsi="Verdana"/>
        <w:sz w:val="16"/>
      </w:rPr>
      <w:t xml:space="preserve"> 201</w:t>
    </w:r>
    <w:r>
      <w:rPr>
        <w:rFonts w:ascii="Verdana" w:hAnsi="Verdana"/>
        <w:sz w:val="16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7442A8" w14:textId="77777777" w:rsidR="00D20898" w:rsidRDefault="00D20898" w:rsidP="00145F29">
      <w:r>
        <w:separator/>
      </w:r>
    </w:p>
  </w:footnote>
  <w:footnote w:type="continuationSeparator" w:id="0">
    <w:p w14:paraId="7E8560F3" w14:textId="77777777" w:rsidR="00D20898" w:rsidRDefault="00D20898" w:rsidP="00145F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8D6AF" w14:textId="77777777" w:rsidR="00264C90" w:rsidRDefault="00264C90" w:rsidP="000A2639">
    <w:pPr>
      <w:pStyle w:val="Header"/>
      <w:tabs>
        <w:tab w:val="left" w:pos="6521"/>
      </w:tabs>
      <w:rPr>
        <w:noProof/>
      </w:rPr>
    </w:pPr>
    <w:r w:rsidRPr="00BC0570">
      <w:rPr>
        <w:noProof/>
      </w:rPr>
      <w:drawing>
        <wp:anchor distT="0" distB="0" distL="114300" distR="114300" simplePos="0" relativeHeight="251660288" behindDoc="0" locked="0" layoutInCell="1" allowOverlap="1" wp14:anchorId="0026304D" wp14:editId="5417B876">
          <wp:simplePos x="0" y="0"/>
          <wp:positionH relativeFrom="column">
            <wp:posOffset>-486410</wp:posOffset>
          </wp:positionH>
          <wp:positionV relativeFrom="paragraph">
            <wp:posOffset>-15240</wp:posOffset>
          </wp:positionV>
          <wp:extent cx="7505700" cy="855345"/>
          <wp:effectExtent l="0" t="0" r="0" b="11430"/>
          <wp:wrapNone/>
          <wp:docPr id="30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../Images/GXP_C1_TESTS_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3971" cy="8527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400BDEF" w14:textId="77777777" w:rsidR="00264C90" w:rsidRPr="000A2639" w:rsidRDefault="00264C90" w:rsidP="000A26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98E99" w14:textId="77777777" w:rsidR="00D22376" w:rsidRDefault="00D22376" w:rsidP="000A2639">
    <w:pPr>
      <w:pStyle w:val="Header"/>
      <w:tabs>
        <w:tab w:val="left" w:pos="6521"/>
      </w:tabs>
      <w:rPr>
        <w:noProof/>
      </w:rPr>
    </w:pPr>
    <w:r w:rsidRPr="00BC0570">
      <w:rPr>
        <w:noProof/>
      </w:rPr>
      <w:drawing>
        <wp:anchor distT="0" distB="0" distL="114300" distR="114300" simplePos="0" relativeHeight="251641856" behindDoc="0" locked="0" layoutInCell="1" allowOverlap="1" wp14:anchorId="0CF50F30" wp14:editId="3054651A">
          <wp:simplePos x="0" y="0"/>
          <wp:positionH relativeFrom="column">
            <wp:posOffset>-486410</wp:posOffset>
          </wp:positionH>
          <wp:positionV relativeFrom="paragraph">
            <wp:posOffset>-15240</wp:posOffset>
          </wp:positionV>
          <wp:extent cx="7505700" cy="855345"/>
          <wp:effectExtent l="0" t="0" r="0" b="11430"/>
          <wp:wrapNone/>
          <wp:docPr id="30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../Images/GXP_C1_TESTS_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3971" cy="8527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F6043F2" w14:textId="77777777" w:rsidR="00D22376" w:rsidRPr="000A2639" w:rsidRDefault="00D22376" w:rsidP="000A26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048A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0342A7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0063A3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C86D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446D5B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FAC1F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0D0F62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2A3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1E55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E661C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linkStyles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heck Styles" w:val="1"/>
    <w:docVar w:name="Clear Check Style Comments" w:val="1"/>
  </w:docVars>
  <w:rsids>
    <w:rsidRoot w:val="00FD4FE4"/>
    <w:rsid w:val="00007994"/>
    <w:rsid w:val="000123A6"/>
    <w:rsid w:val="00021A02"/>
    <w:rsid w:val="00030170"/>
    <w:rsid w:val="00032430"/>
    <w:rsid w:val="00033224"/>
    <w:rsid w:val="00037229"/>
    <w:rsid w:val="0003755F"/>
    <w:rsid w:val="00050EF2"/>
    <w:rsid w:val="000659B6"/>
    <w:rsid w:val="0006796E"/>
    <w:rsid w:val="00071D37"/>
    <w:rsid w:val="000776A9"/>
    <w:rsid w:val="000811D3"/>
    <w:rsid w:val="0008377A"/>
    <w:rsid w:val="00090FCF"/>
    <w:rsid w:val="00093D55"/>
    <w:rsid w:val="00094432"/>
    <w:rsid w:val="00094941"/>
    <w:rsid w:val="00095F58"/>
    <w:rsid w:val="000966DE"/>
    <w:rsid w:val="00096E5C"/>
    <w:rsid w:val="000A0688"/>
    <w:rsid w:val="000A2639"/>
    <w:rsid w:val="000A6C30"/>
    <w:rsid w:val="000B0735"/>
    <w:rsid w:val="000B133C"/>
    <w:rsid w:val="000B7F86"/>
    <w:rsid w:val="000C751D"/>
    <w:rsid w:val="000D66A0"/>
    <w:rsid w:val="000E03C6"/>
    <w:rsid w:val="000E171D"/>
    <w:rsid w:val="000E26AB"/>
    <w:rsid w:val="000E748B"/>
    <w:rsid w:val="000F2620"/>
    <w:rsid w:val="000F4F04"/>
    <w:rsid w:val="00103135"/>
    <w:rsid w:val="00104E20"/>
    <w:rsid w:val="00106461"/>
    <w:rsid w:val="00111441"/>
    <w:rsid w:val="00111674"/>
    <w:rsid w:val="00113CFF"/>
    <w:rsid w:val="001143BB"/>
    <w:rsid w:val="0011478D"/>
    <w:rsid w:val="00116ABD"/>
    <w:rsid w:val="00117B12"/>
    <w:rsid w:val="00121450"/>
    <w:rsid w:val="00135FCC"/>
    <w:rsid w:val="00137731"/>
    <w:rsid w:val="00143F65"/>
    <w:rsid w:val="00145E07"/>
    <w:rsid w:val="00145F29"/>
    <w:rsid w:val="001557E4"/>
    <w:rsid w:val="00157270"/>
    <w:rsid w:val="00164197"/>
    <w:rsid w:val="00165C0B"/>
    <w:rsid w:val="00166014"/>
    <w:rsid w:val="00170A08"/>
    <w:rsid w:val="00173EA8"/>
    <w:rsid w:val="00175499"/>
    <w:rsid w:val="00176D74"/>
    <w:rsid w:val="0017763C"/>
    <w:rsid w:val="00177C5A"/>
    <w:rsid w:val="00187B2D"/>
    <w:rsid w:val="001963BF"/>
    <w:rsid w:val="001A1B7F"/>
    <w:rsid w:val="001A253E"/>
    <w:rsid w:val="001A28A5"/>
    <w:rsid w:val="001A3906"/>
    <w:rsid w:val="001B1B00"/>
    <w:rsid w:val="001B20BE"/>
    <w:rsid w:val="001B6FD9"/>
    <w:rsid w:val="001B787B"/>
    <w:rsid w:val="001C0B2E"/>
    <w:rsid w:val="001C1FBE"/>
    <w:rsid w:val="001C2B97"/>
    <w:rsid w:val="001C417E"/>
    <w:rsid w:val="001D24B0"/>
    <w:rsid w:val="001E4FE6"/>
    <w:rsid w:val="001E52DC"/>
    <w:rsid w:val="001F3D63"/>
    <w:rsid w:val="001F42EC"/>
    <w:rsid w:val="002021D7"/>
    <w:rsid w:val="00206B40"/>
    <w:rsid w:val="00215DE6"/>
    <w:rsid w:val="00220085"/>
    <w:rsid w:val="0022664C"/>
    <w:rsid w:val="002338B4"/>
    <w:rsid w:val="00237293"/>
    <w:rsid w:val="00241C2D"/>
    <w:rsid w:val="00241EC0"/>
    <w:rsid w:val="00242891"/>
    <w:rsid w:val="002428DB"/>
    <w:rsid w:val="00250344"/>
    <w:rsid w:val="0025378B"/>
    <w:rsid w:val="00255240"/>
    <w:rsid w:val="0025578C"/>
    <w:rsid w:val="00257E1E"/>
    <w:rsid w:val="00264C90"/>
    <w:rsid w:val="00270F68"/>
    <w:rsid w:val="00276D5A"/>
    <w:rsid w:val="0028402F"/>
    <w:rsid w:val="00290218"/>
    <w:rsid w:val="002930AE"/>
    <w:rsid w:val="002955FC"/>
    <w:rsid w:val="002A436D"/>
    <w:rsid w:val="002A4B5D"/>
    <w:rsid w:val="002A6815"/>
    <w:rsid w:val="002B3059"/>
    <w:rsid w:val="002B3671"/>
    <w:rsid w:val="002B43FD"/>
    <w:rsid w:val="002B7080"/>
    <w:rsid w:val="002C2500"/>
    <w:rsid w:val="002C318B"/>
    <w:rsid w:val="002D17F7"/>
    <w:rsid w:val="002D65D3"/>
    <w:rsid w:val="002D752D"/>
    <w:rsid w:val="002E3934"/>
    <w:rsid w:val="002F695B"/>
    <w:rsid w:val="002F6C88"/>
    <w:rsid w:val="00300661"/>
    <w:rsid w:val="00300DDD"/>
    <w:rsid w:val="00304A2E"/>
    <w:rsid w:val="0030556E"/>
    <w:rsid w:val="003137E8"/>
    <w:rsid w:val="00314441"/>
    <w:rsid w:val="003265DE"/>
    <w:rsid w:val="00330B71"/>
    <w:rsid w:val="003426D0"/>
    <w:rsid w:val="00342B6F"/>
    <w:rsid w:val="00342FDF"/>
    <w:rsid w:val="00343033"/>
    <w:rsid w:val="0034351B"/>
    <w:rsid w:val="0034458D"/>
    <w:rsid w:val="00344E12"/>
    <w:rsid w:val="00351AF0"/>
    <w:rsid w:val="00354B86"/>
    <w:rsid w:val="00356539"/>
    <w:rsid w:val="00357B25"/>
    <w:rsid w:val="0036000D"/>
    <w:rsid w:val="003611E3"/>
    <w:rsid w:val="00363347"/>
    <w:rsid w:val="00363FD2"/>
    <w:rsid w:val="003653DA"/>
    <w:rsid w:val="00366FC8"/>
    <w:rsid w:val="00372090"/>
    <w:rsid w:val="00390346"/>
    <w:rsid w:val="00396AAF"/>
    <w:rsid w:val="003A0B5F"/>
    <w:rsid w:val="003A52DD"/>
    <w:rsid w:val="003A61BF"/>
    <w:rsid w:val="003A7799"/>
    <w:rsid w:val="003B1C3F"/>
    <w:rsid w:val="003B29A0"/>
    <w:rsid w:val="003C145B"/>
    <w:rsid w:val="003C1C66"/>
    <w:rsid w:val="003C35E5"/>
    <w:rsid w:val="003C430D"/>
    <w:rsid w:val="003C4B30"/>
    <w:rsid w:val="003D4F1E"/>
    <w:rsid w:val="003D7A94"/>
    <w:rsid w:val="003E1E5C"/>
    <w:rsid w:val="003E5F5F"/>
    <w:rsid w:val="003E6550"/>
    <w:rsid w:val="003E729E"/>
    <w:rsid w:val="003F16AC"/>
    <w:rsid w:val="003F1747"/>
    <w:rsid w:val="003F222E"/>
    <w:rsid w:val="004005DD"/>
    <w:rsid w:val="00401553"/>
    <w:rsid w:val="00407C3D"/>
    <w:rsid w:val="00412488"/>
    <w:rsid w:val="00412C60"/>
    <w:rsid w:val="00420C0A"/>
    <w:rsid w:val="00426971"/>
    <w:rsid w:val="0043128F"/>
    <w:rsid w:val="00433AF5"/>
    <w:rsid w:val="00434727"/>
    <w:rsid w:val="00441979"/>
    <w:rsid w:val="00456A69"/>
    <w:rsid w:val="00463C62"/>
    <w:rsid w:val="004645B0"/>
    <w:rsid w:val="00466519"/>
    <w:rsid w:val="00467B81"/>
    <w:rsid w:val="00467F46"/>
    <w:rsid w:val="004751DC"/>
    <w:rsid w:val="0047543D"/>
    <w:rsid w:val="0049579D"/>
    <w:rsid w:val="00496370"/>
    <w:rsid w:val="004967DB"/>
    <w:rsid w:val="00497487"/>
    <w:rsid w:val="004A48E1"/>
    <w:rsid w:val="004C0E3B"/>
    <w:rsid w:val="004C5F83"/>
    <w:rsid w:val="004C715C"/>
    <w:rsid w:val="004D0A82"/>
    <w:rsid w:val="004E3CC5"/>
    <w:rsid w:val="004E417A"/>
    <w:rsid w:val="004E46AD"/>
    <w:rsid w:val="004E69C1"/>
    <w:rsid w:val="004E73F7"/>
    <w:rsid w:val="004E74D9"/>
    <w:rsid w:val="004E79AD"/>
    <w:rsid w:val="004E7A7F"/>
    <w:rsid w:val="004F2119"/>
    <w:rsid w:val="004F3387"/>
    <w:rsid w:val="004F436B"/>
    <w:rsid w:val="004F5008"/>
    <w:rsid w:val="004F7B21"/>
    <w:rsid w:val="0050501D"/>
    <w:rsid w:val="005060D0"/>
    <w:rsid w:val="005150CB"/>
    <w:rsid w:val="00517BF5"/>
    <w:rsid w:val="00521BB0"/>
    <w:rsid w:val="00522135"/>
    <w:rsid w:val="00523CA3"/>
    <w:rsid w:val="00534B09"/>
    <w:rsid w:val="0053756B"/>
    <w:rsid w:val="0054551E"/>
    <w:rsid w:val="00547C1F"/>
    <w:rsid w:val="005502D4"/>
    <w:rsid w:val="00556213"/>
    <w:rsid w:val="00557F18"/>
    <w:rsid w:val="00562348"/>
    <w:rsid w:val="00564B16"/>
    <w:rsid w:val="0057330C"/>
    <w:rsid w:val="00577270"/>
    <w:rsid w:val="00580630"/>
    <w:rsid w:val="00582054"/>
    <w:rsid w:val="00585BDF"/>
    <w:rsid w:val="005A66EA"/>
    <w:rsid w:val="005B1686"/>
    <w:rsid w:val="005B485C"/>
    <w:rsid w:val="005B6780"/>
    <w:rsid w:val="005C1E99"/>
    <w:rsid w:val="005C2672"/>
    <w:rsid w:val="005C47E8"/>
    <w:rsid w:val="005D4396"/>
    <w:rsid w:val="005D4D05"/>
    <w:rsid w:val="005D6CFC"/>
    <w:rsid w:val="005E0D54"/>
    <w:rsid w:val="005E61D8"/>
    <w:rsid w:val="005E75D6"/>
    <w:rsid w:val="0061117E"/>
    <w:rsid w:val="00614211"/>
    <w:rsid w:val="0061700F"/>
    <w:rsid w:val="0062081F"/>
    <w:rsid w:val="0062738C"/>
    <w:rsid w:val="00631B69"/>
    <w:rsid w:val="00642304"/>
    <w:rsid w:val="006466CB"/>
    <w:rsid w:val="00654791"/>
    <w:rsid w:val="006612BB"/>
    <w:rsid w:val="00662879"/>
    <w:rsid w:val="00673E37"/>
    <w:rsid w:val="00675711"/>
    <w:rsid w:val="00680787"/>
    <w:rsid w:val="00684AD7"/>
    <w:rsid w:val="00687BA6"/>
    <w:rsid w:val="0069475A"/>
    <w:rsid w:val="006A25CB"/>
    <w:rsid w:val="006A4ECB"/>
    <w:rsid w:val="006A582E"/>
    <w:rsid w:val="006B30BE"/>
    <w:rsid w:val="006B4538"/>
    <w:rsid w:val="006B755C"/>
    <w:rsid w:val="006C1EA2"/>
    <w:rsid w:val="006D0EF9"/>
    <w:rsid w:val="006E3E46"/>
    <w:rsid w:val="006E610B"/>
    <w:rsid w:val="006F1BDC"/>
    <w:rsid w:val="006F1FAA"/>
    <w:rsid w:val="006F4F8E"/>
    <w:rsid w:val="00701704"/>
    <w:rsid w:val="007025C1"/>
    <w:rsid w:val="007076EE"/>
    <w:rsid w:val="007114E0"/>
    <w:rsid w:val="007143C2"/>
    <w:rsid w:val="007208AF"/>
    <w:rsid w:val="00720B26"/>
    <w:rsid w:val="007372B2"/>
    <w:rsid w:val="00743246"/>
    <w:rsid w:val="00745DAD"/>
    <w:rsid w:val="007550BA"/>
    <w:rsid w:val="00763497"/>
    <w:rsid w:val="00763725"/>
    <w:rsid w:val="0077124A"/>
    <w:rsid w:val="0077243A"/>
    <w:rsid w:val="00783537"/>
    <w:rsid w:val="00790731"/>
    <w:rsid w:val="00792D2A"/>
    <w:rsid w:val="00794A74"/>
    <w:rsid w:val="007A4365"/>
    <w:rsid w:val="007B2876"/>
    <w:rsid w:val="007C0629"/>
    <w:rsid w:val="007C1E96"/>
    <w:rsid w:val="007C3BB3"/>
    <w:rsid w:val="007D12CD"/>
    <w:rsid w:val="007E4737"/>
    <w:rsid w:val="007E75AA"/>
    <w:rsid w:val="007E7D8E"/>
    <w:rsid w:val="007E7E84"/>
    <w:rsid w:val="007F2A7E"/>
    <w:rsid w:val="007F4AA1"/>
    <w:rsid w:val="00801FF4"/>
    <w:rsid w:val="008035E0"/>
    <w:rsid w:val="0080565B"/>
    <w:rsid w:val="00807D85"/>
    <w:rsid w:val="008109B8"/>
    <w:rsid w:val="00813941"/>
    <w:rsid w:val="00814F07"/>
    <w:rsid w:val="00815804"/>
    <w:rsid w:val="00815855"/>
    <w:rsid w:val="0081799A"/>
    <w:rsid w:val="008244F3"/>
    <w:rsid w:val="008246A2"/>
    <w:rsid w:val="00825658"/>
    <w:rsid w:val="00837E90"/>
    <w:rsid w:val="00841CB8"/>
    <w:rsid w:val="00842FE9"/>
    <w:rsid w:val="008463BC"/>
    <w:rsid w:val="008477FA"/>
    <w:rsid w:val="0085018F"/>
    <w:rsid w:val="00854E0B"/>
    <w:rsid w:val="00860D2F"/>
    <w:rsid w:val="00863062"/>
    <w:rsid w:val="00871E82"/>
    <w:rsid w:val="008870C5"/>
    <w:rsid w:val="00896E2F"/>
    <w:rsid w:val="008970FB"/>
    <w:rsid w:val="008A0E4A"/>
    <w:rsid w:val="008A6D8F"/>
    <w:rsid w:val="008B4030"/>
    <w:rsid w:val="008C641B"/>
    <w:rsid w:val="008C658F"/>
    <w:rsid w:val="008D1FC7"/>
    <w:rsid w:val="008D3ACC"/>
    <w:rsid w:val="008D5FBB"/>
    <w:rsid w:val="008D7223"/>
    <w:rsid w:val="008E3614"/>
    <w:rsid w:val="008E4F7A"/>
    <w:rsid w:val="00901B0F"/>
    <w:rsid w:val="0091113B"/>
    <w:rsid w:val="0091461A"/>
    <w:rsid w:val="00916655"/>
    <w:rsid w:val="0091681C"/>
    <w:rsid w:val="009169B1"/>
    <w:rsid w:val="00924D54"/>
    <w:rsid w:val="0093459D"/>
    <w:rsid w:val="00934E76"/>
    <w:rsid w:val="009351A7"/>
    <w:rsid w:val="00935BC5"/>
    <w:rsid w:val="00936063"/>
    <w:rsid w:val="00941196"/>
    <w:rsid w:val="00944B28"/>
    <w:rsid w:val="0095021F"/>
    <w:rsid w:val="00951619"/>
    <w:rsid w:val="00963BAF"/>
    <w:rsid w:val="00965A34"/>
    <w:rsid w:val="00981808"/>
    <w:rsid w:val="00987ECE"/>
    <w:rsid w:val="00990DC1"/>
    <w:rsid w:val="00994A13"/>
    <w:rsid w:val="009A69D8"/>
    <w:rsid w:val="009C005B"/>
    <w:rsid w:val="009C409A"/>
    <w:rsid w:val="009C6BDD"/>
    <w:rsid w:val="009C7394"/>
    <w:rsid w:val="009D10A8"/>
    <w:rsid w:val="009D2E56"/>
    <w:rsid w:val="009E12A1"/>
    <w:rsid w:val="009E2ACB"/>
    <w:rsid w:val="009E5AF2"/>
    <w:rsid w:val="009E721D"/>
    <w:rsid w:val="009E75AF"/>
    <w:rsid w:val="009F226A"/>
    <w:rsid w:val="009F5AEE"/>
    <w:rsid w:val="00A04E55"/>
    <w:rsid w:val="00A06F55"/>
    <w:rsid w:val="00A159ED"/>
    <w:rsid w:val="00A26AD6"/>
    <w:rsid w:val="00A27BAD"/>
    <w:rsid w:val="00A30667"/>
    <w:rsid w:val="00A32453"/>
    <w:rsid w:val="00A349C9"/>
    <w:rsid w:val="00A4214D"/>
    <w:rsid w:val="00A423BA"/>
    <w:rsid w:val="00A4660B"/>
    <w:rsid w:val="00A60BEF"/>
    <w:rsid w:val="00A60D9B"/>
    <w:rsid w:val="00A64AE2"/>
    <w:rsid w:val="00A70AD3"/>
    <w:rsid w:val="00A93689"/>
    <w:rsid w:val="00A96FFF"/>
    <w:rsid w:val="00A9723E"/>
    <w:rsid w:val="00A977C3"/>
    <w:rsid w:val="00AC2729"/>
    <w:rsid w:val="00AC2F5F"/>
    <w:rsid w:val="00AD04EC"/>
    <w:rsid w:val="00AD07A0"/>
    <w:rsid w:val="00AD095E"/>
    <w:rsid w:val="00AD1750"/>
    <w:rsid w:val="00AD6103"/>
    <w:rsid w:val="00AD718B"/>
    <w:rsid w:val="00AD7C08"/>
    <w:rsid w:val="00AE61E4"/>
    <w:rsid w:val="00AE73DF"/>
    <w:rsid w:val="00AF446D"/>
    <w:rsid w:val="00AF464D"/>
    <w:rsid w:val="00AF608E"/>
    <w:rsid w:val="00AF6181"/>
    <w:rsid w:val="00B11F2C"/>
    <w:rsid w:val="00B1205D"/>
    <w:rsid w:val="00B16C01"/>
    <w:rsid w:val="00B2167C"/>
    <w:rsid w:val="00B21BF7"/>
    <w:rsid w:val="00B31CBD"/>
    <w:rsid w:val="00B35373"/>
    <w:rsid w:val="00B37E7A"/>
    <w:rsid w:val="00B43CB3"/>
    <w:rsid w:val="00B44710"/>
    <w:rsid w:val="00B46F04"/>
    <w:rsid w:val="00B509C8"/>
    <w:rsid w:val="00B57172"/>
    <w:rsid w:val="00B61456"/>
    <w:rsid w:val="00B61FAE"/>
    <w:rsid w:val="00B642F7"/>
    <w:rsid w:val="00B73C33"/>
    <w:rsid w:val="00B944E0"/>
    <w:rsid w:val="00B96ED0"/>
    <w:rsid w:val="00BA37C8"/>
    <w:rsid w:val="00BA5ECF"/>
    <w:rsid w:val="00BA64DC"/>
    <w:rsid w:val="00BA69E4"/>
    <w:rsid w:val="00BB0631"/>
    <w:rsid w:val="00BB4ABF"/>
    <w:rsid w:val="00BB6A75"/>
    <w:rsid w:val="00BC0570"/>
    <w:rsid w:val="00BC335D"/>
    <w:rsid w:val="00BC3641"/>
    <w:rsid w:val="00BD346D"/>
    <w:rsid w:val="00BE0851"/>
    <w:rsid w:val="00BE2240"/>
    <w:rsid w:val="00BE2378"/>
    <w:rsid w:val="00BE6175"/>
    <w:rsid w:val="00BF14C2"/>
    <w:rsid w:val="00BF292B"/>
    <w:rsid w:val="00BF391D"/>
    <w:rsid w:val="00BF5308"/>
    <w:rsid w:val="00BF68C2"/>
    <w:rsid w:val="00C039F3"/>
    <w:rsid w:val="00C03D07"/>
    <w:rsid w:val="00C05029"/>
    <w:rsid w:val="00C0529B"/>
    <w:rsid w:val="00C1512B"/>
    <w:rsid w:val="00C1536A"/>
    <w:rsid w:val="00C31691"/>
    <w:rsid w:val="00C40F6C"/>
    <w:rsid w:val="00C505DF"/>
    <w:rsid w:val="00C50642"/>
    <w:rsid w:val="00C52E32"/>
    <w:rsid w:val="00C5440D"/>
    <w:rsid w:val="00C54528"/>
    <w:rsid w:val="00C553A5"/>
    <w:rsid w:val="00C554C3"/>
    <w:rsid w:val="00C60377"/>
    <w:rsid w:val="00C630EE"/>
    <w:rsid w:val="00C6471F"/>
    <w:rsid w:val="00C66733"/>
    <w:rsid w:val="00C71F59"/>
    <w:rsid w:val="00C72AAC"/>
    <w:rsid w:val="00C773F5"/>
    <w:rsid w:val="00C84E78"/>
    <w:rsid w:val="00C905E4"/>
    <w:rsid w:val="00C91CD3"/>
    <w:rsid w:val="00C9249A"/>
    <w:rsid w:val="00CA039E"/>
    <w:rsid w:val="00CA19BB"/>
    <w:rsid w:val="00CA7BB2"/>
    <w:rsid w:val="00CB74D9"/>
    <w:rsid w:val="00CC2523"/>
    <w:rsid w:val="00CC6A25"/>
    <w:rsid w:val="00CD2B2F"/>
    <w:rsid w:val="00CE3F11"/>
    <w:rsid w:val="00CE4940"/>
    <w:rsid w:val="00CF25AA"/>
    <w:rsid w:val="00D00757"/>
    <w:rsid w:val="00D0247F"/>
    <w:rsid w:val="00D10CCD"/>
    <w:rsid w:val="00D20898"/>
    <w:rsid w:val="00D22376"/>
    <w:rsid w:val="00D2351E"/>
    <w:rsid w:val="00D35D30"/>
    <w:rsid w:val="00D35E10"/>
    <w:rsid w:val="00D36CC3"/>
    <w:rsid w:val="00D4180C"/>
    <w:rsid w:val="00D51C11"/>
    <w:rsid w:val="00D54DC3"/>
    <w:rsid w:val="00D6532C"/>
    <w:rsid w:val="00D657AE"/>
    <w:rsid w:val="00D6687E"/>
    <w:rsid w:val="00D71853"/>
    <w:rsid w:val="00D746D1"/>
    <w:rsid w:val="00D76358"/>
    <w:rsid w:val="00D77010"/>
    <w:rsid w:val="00D81A1B"/>
    <w:rsid w:val="00D852DF"/>
    <w:rsid w:val="00D85882"/>
    <w:rsid w:val="00D87730"/>
    <w:rsid w:val="00DB0FFB"/>
    <w:rsid w:val="00DB170C"/>
    <w:rsid w:val="00DB2271"/>
    <w:rsid w:val="00DB311D"/>
    <w:rsid w:val="00DB4EE1"/>
    <w:rsid w:val="00DC4623"/>
    <w:rsid w:val="00DC7E82"/>
    <w:rsid w:val="00DD1B85"/>
    <w:rsid w:val="00DD2F11"/>
    <w:rsid w:val="00DD4031"/>
    <w:rsid w:val="00DE3453"/>
    <w:rsid w:val="00E02153"/>
    <w:rsid w:val="00E053D7"/>
    <w:rsid w:val="00E142DF"/>
    <w:rsid w:val="00E1511C"/>
    <w:rsid w:val="00E229D9"/>
    <w:rsid w:val="00E23E88"/>
    <w:rsid w:val="00E24836"/>
    <w:rsid w:val="00E2617D"/>
    <w:rsid w:val="00E33367"/>
    <w:rsid w:val="00E3448C"/>
    <w:rsid w:val="00E41D0B"/>
    <w:rsid w:val="00E4457A"/>
    <w:rsid w:val="00E538DE"/>
    <w:rsid w:val="00E548AA"/>
    <w:rsid w:val="00E57455"/>
    <w:rsid w:val="00E57525"/>
    <w:rsid w:val="00E57904"/>
    <w:rsid w:val="00E62C9B"/>
    <w:rsid w:val="00E657C0"/>
    <w:rsid w:val="00E70945"/>
    <w:rsid w:val="00E85BFA"/>
    <w:rsid w:val="00E93F04"/>
    <w:rsid w:val="00E95307"/>
    <w:rsid w:val="00E9597A"/>
    <w:rsid w:val="00E95A6D"/>
    <w:rsid w:val="00E968EE"/>
    <w:rsid w:val="00EA1172"/>
    <w:rsid w:val="00EA3D58"/>
    <w:rsid w:val="00EA6E86"/>
    <w:rsid w:val="00EB2E78"/>
    <w:rsid w:val="00EB3084"/>
    <w:rsid w:val="00EC0CEA"/>
    <w:rsid w:val="00EC335A"/>
    <w:rsid w:val="00EC4D63"/>
    <w:rsid w:val="00EC5E20"/>
    <w:rsid w:val="00EC6DB7"/>
    <w:rsid w:val="00EC7A58"/>
    <w:rsid w:val="00ED02C2"/>
    <w:rsid w:val="00ED1704"/>
    <w:rsid w:val="00ED5C07"/>
    <w:rsid w:val="00ED5EB1"/>
    <w:rsid w:val="00ED7A7C"/>
    <w:rsid w:val="00EE04AC"/>
    <w:rsid w:val="00EE3190"/>
    <w:rsid w:val="00EE5B4D"/>
    <w:rsid w:val="00EF523A"/>
    <w:rsid w:val="00EF5444"/>
    <w:rsid w:val="00EF58C2"/>
    <w:rsid w:val="00F010B5"/>
    <w:rsid w:val="00F0610F"/>
    <w:rsid w:val="00F06591"/>
    <w:rsid w:val="00F07791"/>
    <w:rsid w:val="00F11B80"/>
    <w:rsid w:val="00F12457"/>
    <w:rsid w:val="00F14115"/>
    <w:rsid w:val="00F1615E"/>
    <w:rsid w:val="00F1774F"/>
    <w:rsid w:val="00F212E2"/>
    <w:rsid w:val="00F21555"/>
    <w:rsid w:val="00F3004F"/>
    <w:rsid w:val="00F33766"/>
    <w:rsid w:val="00F40B87"/>
    <w:rsid w:val="00F45CED"/>
    <w:rsid w:val="00F46FC5"/>
    <w:rsid w:val="00F6022D"/>
    <w:rsid w:val="00F63503"/>
    <w:rsid w:val="00F71F1A"/>
    <w:rsid w:val="00F721E7"/>
    <w:rsid w:val="00F739AA"/>
    <w:rsid w:val="00F77D5E"/>
    <w:rsid w:val="00F77E91"/>
    <w:rsid w:val="00F80ACC"/>
    <w:rsid w:val="00F83824"/>
    <w:rsid w:val="00F90628"/>
    <w:rsid w:val="00F9155C"/>
    <w:rsid w:val="00F92B33"/>
    <w:rsid w:val="00F93AB5"/>
    <w:rsid w:val="00F95916"/>
    <w:rsid w:val="00FB0CD9"/>
    <w:rsid w:val="00FC0E73"/>
    <w:rsid w:val="00FC4093"/>
    <w:rsid w:val="00FC5F47"/>
    <w:rsid w:val="00FC68C0"/>
    <w:rsid w:val="00FD0892"/>
    <w:rsid w:val="00FD4FE4"/>
    <w:rsid w:val="00FE171E"/>
    <w:rsid w:val="00FE22FF"/>
    <w:rsid w:val="00FE3596"/>
    <w:rsid w:val="00FF4EAC"/>
    <w:rsid w:val="00FF61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5ED6E6DB"/>
  <w15:docId w15:val="{E5740623-3713-4D14-B32B-E18945524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C5F8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C5F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werKey">
    <w:name w:val="Answer Key"/>
    <w:basedOn w:val="Normal"/>
    <w:link w:val="AnswerKeyChar"/>
    <w:rsid w:val="004C5F83"/>
    <w:pPr>
      <w:pBdr>
        <w:top w:val="single" w:sz="8" w:space="1" w:color="808080"/>
        <w:left w:val="single" w:sz="8" w:space="4" w:color="808080"/>
        <w:bottom w:val="single" w:sz="8" w:space="1" w:color="808080"/>
        <w:right w:val="single" w:sz="8" w:space="4" w:color="808080"/>
      </w:pBdr>
      <w:tabs>
        <w:tab w:val="left" w:pos="567"/>
      </w:tabs>
      <w:ind w:left="567" w:hanging="567"/>
    </w:pPr>
    <w:rPr>
      <w:rFonts w:ascii="Arial" w:hAnsi="Arial" w:cs="Arial"/>
      <w:sz w:val="20"/>
      <w:szCs w:val="20"/>
    </w:rPr>
  </w:style>
  <w:style w:type="paragraph" w:customStyle="1" w:styleId="AnswerKeyHead">
    <w:name w:val="Answer Key Head"/>
    <w:basedOn w:val="AnswerKey"/>
    <w:rsid w:val="004C5F83"/>
    <w:rPr>
      <w:b/>
    </w:rPr>
  </w:style>
  <w:style w:type="character" w:customStyle="1" w:styleId="Arrowchr">
    <w:name w:val="Arrow chr"/>
    <w:basedOn w:val="DefaultParagraphFont"/>
    <w:rsid w:val="004C5F83"/>
  </w:style>
  <w:style w:type="paragraph" w:customStyle="1" w:styleId="TextList">
    <w:name w:val="Text List"/>
    <w:autoRedefine/>
    <w:rsid w:val="004C5F83"/>
    <w:pPr>
      <w:keepLines/>
      <w:tabs>
        <w:tab w:val="left" w:pos="567"/>
      </w:tabs>
      <w:ind w:left="170" w:hanging="170"/>
    </w:pPr>
    <w:rPr>
      <w:rFonts w:ascii="Arial" w:hAnsi="Arial" w:cs="Arial"/>
    </w:rPr>
  </w:style>
  <w:style w:type="paragraph" w:customStyle="1" w:styleId="TextDialogue">
    <w:name w:val="Text Dialogue"/>
    <w:basedOn w:val="TextList"/>
    <w:rsid w:val="004C5F83"/>
    <w:pPr>
      <w:tabs>
        <w:tab w:val="clear" w:pos="567"/>
        <w:tab w:val="left" w:pos="1418"/>
      </w:tabs>
      <w:ind w:left="1418" w:hanging="1418"/>
    </w:pPr>
  </w:style>
  <w:style w:type="paragraph" w:customStyle="1" w:styleId="Audioscript">
    <w:name w:val="Audioscript"/>
    <w:basedOn w:val="TextDialogue"/>
    <w:rsid w:val="004C5F83"/>
  </w:style>
  <w:style w:type="paragraph" w:customStyle="1" w:styleId="AudioscriptHead">
    <w:name w:val="Audioscript Head"/>
    <w:basedOn w:val="Audioscript"/>
    <w:rsid w:val="004C5F83"/>
    <w:pPr>
      <w:ind w:left="0" w:firstLine="0"/>
    </w:pPr>
    <w:rPr>
      <w:sz w:val="24"/>
      <w:szCs w:val="24"/>
    </w:rPr>
  </w:style>
  <w:style w:type="paragraph" w:customStyle="1" w:styleId="AudioscriptSpeaker">
    <w:name w:val="Audioscript Speaker"/>
    <w:basedOn w:val="Audioscript"/>
    <w:rsid w:val="004C5F83"/>
    <w:pPr>
      <w:ind w:left="0" w:firstLine="0"/>
    </w:pPr>
    <w:rPr>
      <w:b/>
    </w:rPr>
  </w:style>
  <w:style w:type="paragraph" w:customStyle="1" w:styleId="Text">
    <w:name w:val="Text"/>
    <w:basedOn w:val="TextList"/>
    <w:rsid w:val="004C5F83"/>
    <w:pPr>
      <w:ind w:left="0" w:firstLine="0"/>
    </w:pPr>
  </w:style>
  <w:style w:type="paragraph" w:customStyle="1" w:styleId="VocabularyHead">
    <w:name w:val="Vocabulary Head"/>
    <w:basedOn w:val="Text"/>
    <w:rsid w:val="004C5F83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</w:pPr>
    <w:rPr>
      <w:b/>
      <w:sz w:val="22"/>
      <w:szCs w:val="22"/>
    </w:rPr>
  </w:style>
  <w:style w:type="paragraph" w:customStyle="1" w:styleId="VocabularySubhead">
    <w:name w:val="Vocabulary Subhead"/>
    <w:basedOn w:val="Text"/>
    <w:rsid w:val="004C5F83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</w:pPr>
    <w:rPr>
      <w:b/>
    </w:rPr>
  </w:style>
  <w:style w:type="paragraph" w:customStyle="1" w:styleId="VocabularyText">
    <w:name w:val="Vocabulary Text"/>
    <w:basedOn w:val="Text"/>
    <w:rsid w:val="004C5F83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</w:pPr>
  </w:style>
  <w:style w:type="paragraph" w:customStyle="1" w:styleId="ReadingHead">
    <w:name w:val="Reading Head"/>
    <w:basedOn w:val="Text"/>
    <w:rsid w:val="004C5F83"/>
    <w:pPr>
      <w:pBdr>
        <w:top w:val="single" w:sz="4" w:space="1" w:color="800000"/>
        <w:left w:val="single" w:sz="4" w:space="4" w:color="800000"/>
        <w:bottom w:val="single" w:sz="4" w:space="1" w:color="800000"/>
        <w:right w:val="single" w:sz="4" w:space="4" w:color="800000"/>
      </w:pBdr>
    </w:pPr>
    <w:rPr>
      <w:b/>
      <w:sz w:val="22"/>
      <w:szCs w:val="22"/>
    </w:rPr>
  </w:style>
  <w:style w:type="paragraph" w:customStyle="1" w:styleId="ReadingSubhead">
    <w:name w:val="Reading Subhead"/>
    <w:basedOn w:val="Text"/>
    <w:rsid w:val="004C5F83"/>
    <w:pPr>
      <w:pBdr>
        <w:top w:val="single" w:sz="4" w:space="1" w:color="800000"/>
        <w:left w:val="single" w:sz="4" w:space="4" w:color="800000"/>
        <w:bottom w:val="single" w:sz="4" w:space="1" w:color="800000"/>
        <w:right w:val="single" w:sz="4" w:space="4" w:color="800000"/>
      </w:pBdr>
    </w:pPr>
    <w:rPr>
      <w:b/>
    </w:rPr>
  </w:style>
  <w:style w:type="paragraph" w:customStyle="1" w:styleId="ReadingText">
    <w:name w:val="Reading Text"/>
    <w:basedOn w:val="Text"/>
    <w:autoRedefine/>
    <w:rsid w:val="004C5F83"/>
    <w:pPr>
      <w:pBdr>
        <w:top w:val="single" w:sz="4" w:space="10" w:color="800000"/>
        <w:left w:val="single" w:sz="4" w:space="4" w:color="800000"/>
        <w:bottom w:val="single" w:sz="4" w:space="10" w:color="800000"/>
        <w:right w:val="single" w:sz="4" w:space="4" w:color="800000"/>
      </w:pBdr>
      <w:spacing w:after="200"/>
    </w:pPr>
  </w:style>
  <w:style w:type="paragraph" w:customStyle="1" w:styleId="ListeningHead">
    <w:name w:val="Listening Head"/>
    <w:basedOn w:val="Text"/>
    <w:rsid w:val="004C5F83"/>
    <w:pPr>
      <w:pBdr>
        <w:top w:val="single" w:sz="4" w:space="1" w:color="003300"/>
        <w:left w:val="single" w:sz="4" w:space="4" w:color="003300"/>
        <w:bottom w:val="single" w:sz="4" w:space="1" w:color="003300"/>
        <w:right w:val="single" w:sz="4" w:space="4" w:color="003300"/>
      </w:pBdr>
    </w:pPr>
    <w:rPr>
      <w:b/>
      <w:sz w:val="22"/>
      <w:szCs w:val="22"/>
    </w:rPr>
  </w:style>
  <w:style w:type="paragraph" w:customStyle="1" w:styleId="ListeningSubhead">
    <w:name w:val="Listening Subhead"/>
    <w:basedOn w:val="Text"/>
    <w:rsid w:val="004C5F83"/>
    <w:pPr>
      <w:pBdr>
        <w:top w:val="single" w:sz="4" w:space="1" w:color="003300"/>
        <w:left w:val="single" w:sz="4" w:space="4" w:color="003300"/>
        <w:bottom w:val="single" w:sz="4" w:space="1" w:color="003300"/>
        <w:right w:val="single" w:sz="4" w:space="4" w:color="003300"/>
      </w:pBdr>
    </w:pPr>
    <w:rPr>
      <w:b/>
    </w:rPr>
  </w:style>
  <w:style w:type="paragraph" w:customStyle="1" w:styleId="ListeningText">
    <w:name w:val="Listening Text"/>
    <w:basedOn w:val="Text"/>
    <w:rsid w:val="004C5F83"/>
    <w:pPr>
      <w:pBdr>
        <w:top w:val="single" w:sz="4" w:space="1" w:color="003300"/>
        <w:left w:val="single" w:sz="4" w:space="4" w:color="003300"/>
        <w:bottom w:val="single" w:sz="4" w:space="1" w:color="003300"/>
        <w:right w:val="single" w:sz="4" w:space="4" w:color="003300"/>
      </w:pBdr>
    </w:pPr>
  </w:style>
  <w:style w:type="paragraph" w:customStyle="1" w:styleId="SpeakingHead">
    <w:name w:val="Speaking Head"/>
    <w:basedOn w:val="Text"/>
    <w:rsid w:val="004C5F83"/>
    <w:pPr>
      <w:pBdr>
        <w:top w:val="single" w:sz="4" w:space="1" w:color="333399"/>
        <w:left w:val="single" w:sz="4" w:space="4" w:color="333399"/>
        <w:bottom w:val="single" w:sz="4" w:space="1" w:color="333399"/>
        <w:right w:val="single" w:sz="4" w:space="4" w:color="333399"/>
      </w:pBdr>
    </w:pPr>
    <w:rPr>
      <w:b/>
      <w:sz w:val="22"/>
      <w:szCs w:val="22"/>
    </w:rPr>
  </w:style>
  <w:style w:type="paragraph" w:customStyle="1" w:styleId="SpeakingSubhead">
    <w:name w:val="Speaking Subhead"/>
    <w:basedOn w:val="Text"/>
    <w:rsid w:val="004C5F83"/>
    <w:pPr>
      <w:pBdr>
        <w:top w:val="single" w:sz="4" w:space="1" w:color="333399"/>
        <w:left w:val="single" w:sz="4" w:space="4" w:color="333399"/>
        <w:bottom w:val="single" w:sz="4" w:space="1" w:color="333399"/>
        <w:right w:val="single" w:sz="4" w:space="4" w:color="333399"/>
      </w:pBdr>
    </w:pPr>
    <w:rPr>
      <w:b/>
    </w:rPr>
  </w:style>
  <w:style w:type="paragraph" w:customStyle="1" w:styleId="SpeakingText">
    <w:name w:val="Speaking Text"/>
    <w:basedOn w:val="Text"/>
    <w:rsid w:val="004C5F83"/>
    <w:pPr>
      <w:pBdr>
        <w:top w:val="single" w:sz="4" w:space="1" w:color="333399"/>
        <w:left w:val="single" w:sz="4" w:space="4" w:color="333399"/>
        <w:bottom w:val="single" w:sz="4" w:space="1" w:color="333399"/>
        <w:right w:val="single" w:sz="4" w:space="4" w:color="333399"/>
      </w:pBdr>
    </w:pPr>
  </w:style>
  <w:style w:type="paragraph" w:customStyle="1" w:styleId="BriefPhoto">
    <w:name w:val="Brief Photo"/>
    <w:rsid w:val="004C5F83"/>
    <w:pPr>
      <w:spacing w:before="120" w:after="120"/>
    </w:pPr>
    <w:rPr>
      <w:i/>
      <w:color w:val="800080"/>
      <w:sz w:val="24"/>
      <w:szCs w:val="24"/>
    </w:rPr>
  </w:style>
  <w:style w:type="paragraph" w:customStyle="1" w:styleId="BriefArtwork">
    <w:name w:val="Brief Artwork"/>
    <w:basedOn w:val="BriefPhoto"/>
    <w:rsid w:val="004C5F83"/>
    <w:rPr>
      <w:color w:val="333399"/>
    </w:rPr>
  </w:style>
  <w:style w:type="character" w:customStyle="1" w:styleId="Briefchr">
    <w:name w:val="Brief chr"/>
    <w:rsid w:val="004C5F83"/>
    <w:rPr>
      <w:rFonts w:ascii="Times New Roman" w:hAnsi="Times New Roman"/>
      <w:i/>
      <w:color w:val="0000FF"/>
      <w:sz w:val="24"/>
    </w:rPr>
  </w:style>
  <w:style w:type="paragraph" w:customStyle="1" w:styleId="BriefDesign">
    <w:name w:val="Brief Design"/>
    <w:rsid w:val="004C5F83"/>
    <w:pPr>
      <w:spacing w:before="120" w:after="120"/>
    </w:pPr>
    <w:rPr>
      <w:i/>
      <w:color w:val="0000FF"/>
      <w:sz w:val="24"/>
      <w:szCs w:val="24"/>
    </w:rPr>
  </w:style>
  <w:style w:type="paragraph" w:customStyle="1" w:styleId="RealiaText">
    <w:name w:val="Realia Text"/>
    <w:autoRedefine/>
    <w:rsid w:val="004C5F83"/>
    <w:pPr>
      <w:pBdr>
        <w:top w:val="dotted" w:sz="4" w:space="1" w:color="C0C0C0"/>
        <w:left w:val="dotted" w:sz="4" w:space="4" w:color="C0C0C0"/>
        <w:bottom w:val="dotted" w:sz="4" w:space="1" w:color="C0C0C0"/>
        <w:right w:val="dotted" w:sz="4" w:space="4" w:color="C0C0C0"/>
      </w:pBdr>
      <w:tabs>
        <w:tab w:val="left" w:pos="567"/>
      </w:tabs>
      <w:spacing w:after="200"/>
      <w:contextualSpacing/>
    </w:pPr>
  </w:style>
  <w:style w:type="paragraph" w:customStyle="1" w:styleId="BriefRealia">
    <w:name w:val="Brief Realia"/>
    <w:basedOn w:val="RealiaText"/>
    <w:rsid w:val="004C5F83"/>
    <w:rPr>
      <w:i/>
      <w:color w:val="003366"/>
      <w:sz w:val="24"/>
      <w:szCs w:val="24"/>
    </w:rPr>
  </w:style>
  <w:style w:type="paragraph" w:customStyle="1" w:styleId="ComponentNotes">
    <w:name w:val="Component Notes"/>
    <w:basedOn w:val="Text"/>
    <w:rsid w:val="004C5F83"/>
    <w:pPr>
      <w:pBdr>
        <w:top w:val="single" w:sz="8" w:space="1" w:color="FF0000"/>
        <w:left w:val="single" w:sz="8" w:space="4" w:color="FF0000"/>
        <w:bottom w:val="single" w:sz="8" w:space="1" w:color="FF0000"/>
        <w:right w:val="single" w:sz="8" w:space="4" w:color="FF0000"/>
      </w:pBdr>
    </w:pPr>
    <w:rPr>
      <w:color w:val="FF0000"/>
    </w:rPr>
  </w:style>
  <w:style w:type="character" w:customStyle="1" w:styleId="GapFillchr">
    <w:name w:val="Gap Fill chr"/>
    <w:rsid w:val="004C5F83"/>
    <w:rPr>
      <w:rFonts w:ascii="Courier New" w:hAnsi="Courier New"/>
      <w:b/>
      <w:color w:val="FFFFFF"/>
      <w:sz w:val="20"/>
      <w:u w:val="dottedHeavy" w:color="000080"/>
    </w:rPr>
  </w:style>
  <w:style w:type="paragraph" w:customStyle="1" w:styleId="GrammarBoxHead">
    <w:name w:val="Grammar Box Head"/>
    <w:basedOn w:val="Normal"/>
    <w:rsid w:val="004C5F83"/>
    <w:pPr>
      <w:shd w:val="clear" w:color="auto" w:fill="A8B7E8"/>
      <w:tabs>
        <w:tab w:val="left" w:pos="540"/>
        <w:tab w:val="left" w:pos="4500"/>
      </w:tabs>
      <w:spacing w:before="120" w:after="120"/>
      <w:ind w:left="539" w:hanging="539"/>
      <w:contextualSpacing/>
    </w:pPr>
    <w:rPr>
      <w:rFonts w:ascii="Arial" w:hAnsi="Arial" w:cs="Arial"/>
      <w:b/>
      <w:szCs w:val="20"/>
    </w:rPr>
  </w:style>
  <w:style w:type="paragraph" w:customStyle="1" w:styleId="GrammarBoxSubhead">
    <w:name w:val="Grammar Box Subhead"/>
    <w:basedOn w:val="GrammarBoxHead"/>
    <w:rsid w:val="004C5F83"/>
    <w:pPr>
      <w:shd w:val="clear" w:color="auto" w:fill="B7C4ED"/>
    </w:pPr>
    <w:rPr>
      <w:sz w:val="20"/>
    </w:rPr>
  </w:style>
  <w:style w:type="paragraph" w:customStyle="1" w:styleId="GrammarBoxText">
    <w:name w:val="Grammar Box Text"/>
    <w:basedOn w:val="Normal"/>
    <w:autoRedefine/>
    <w:rsid w:val="004C5F83"/>
    <w:pPr>
      <w:tabs>
        <w:tab w:val="left" w:pos="540"/>
        <w:tab w:val="left" w:pos="4500"/>
      </w:tabs>
      <w:spacing w:after="120"/>
    </w:pPr>
    <w:rPr>
      <w:rFonts w:ascii="Arial" w:hAnsi="Arial" w:cs="Arial"/>
      <w:sz w:val="20"/>
      <w:szCs w:val="20"/>
    </w:rPr>
  </w:style>
  <w:style w:type="paragraph" w:customStyle="1" w:styleId="HeadASection">
    <w:name w:val="Head A Section"/>
    <w:next w:val="Normal"/>
    <w:autoRedefine/>
    <w:rsid w:val="004C5F83"/>
    <w:pPr>
      <w:spacing w:before="120" w:after="120"/>
    </w:pPr>
    <w:rPr>
      <w:rFonts w:ascii="Arial" w:hAnsi="Arial" w:cs="Arial"/>
      <w:b/>
      <w:sz w:val="28"/>
      <w:szCs w:val="28"/>
    </w:rPr>
  </w:style>
  <w:style w:type="paragraph" w:customStyle="1" w:styleId="HeadBSubsection">
    <w:name w:val="Head B Subsection"/>
    <w:next w:val="Normal"/>
    <w:autoRedefine/>
    <w:rsid w:val="004C5F83"/>
    <w:pPr>
      <w:spacing w:before="120" w:after="60"/>
    </w:pPr>
    <w:rPr>
      <w:rFonts w:ascii="Arial" w:hAnsi="Arial" w:cs="Arial"/>
      <w:b/>
      <w:sz w:val="24"/>
      <w:szCs w:val="24"/>
    </w:rPr>
  </w:style>
  <w:style w:type="paragraph" w:customStyle="1" w:styleId="Rubric">
    <w:name w:val="Rubric"/>
    <w:link w:val="RubricChar"/>
    <w:rsid w:val="004C5F83"/>
    <w:pPr>
      <w:spacing w:before="120"/>
      <w:contextualSpacing/>
    </w:pPr>
    <w:rPr>
      <w:rFonts w:ascii="Arial" w:hAnsi="Arial" w:cs="Arial"/>
      <w:b/>
    </w:rPr>
  </w:style>
  <w:style w:type="paragraph" w:customStyle="1" w:styleId="HeadCSubsubsection">
    <w:name w:val="Head C Subsubsection"/>
    <w:basedOn w:val="Rubric"/>
    <w:autoRedefine/>
    <w:rsid w:val="004C5F83"/>
  </w:style>
  <w:style w:type="paragraph" w:customStyle="1" w:styleId="HeadLesson">
    <w:name w:val="Head Lesson"/>
    <w:next w:val="HeadASection"/>
    <w:rsid w:val="004C5F83"/>
    <w:pPr>
      <w:shd w:val="clear" w:color="auto" w:fill="3366FF"/>
      <w:spacing w:before="240" w:after="120"/>
    </w:pPr>
    <w:rPr>
      <w:rFonts w:ascii="Arial" w:hAnsi="Arial" w:cs="Arial"/>
      <w:b/>
      <w:sz w:val="32"/>
      <w:szCs w:val="32"/>
    </w:rPr>
  </w:style>
  <w:style w:type="paragraph" w:customStyle="1" w:styleId="HeadUnit">
    <w:name w:val="Head Unit"/>
    <w:next w:val="HeadLesson"/>
    <w:rsid w:val="004C5F83"/>
    <w:pPr>
      <w:shd w:val="clear" w:color="auto" w:fill="0000CC"/>
      <w:spacing w:before="240" w:after="120"/>
    </w:pPr>
    <w:rPr>
      <w:rFonts w:ascii="Arial" w:hAnsi="Arial" w:cs="Arial"/>
      <w:b/>
      <w:color w:val="FFFFFF"/>
      <w:sz w:val="36"/>
      <w:szCs w:val="36"/>
    </w:rPr>
  </w:style>
  <w:style w:type="paragraph" w:customStyle="1" w:styleId="Permissions">
    <w:name w:val="Permissions"/>
    <w:basedOn w:val="Normal"/>
    <w:rsid w:val="004C5F83"/>
    <w:pPr>
      <w:spacing w:before="120" w:after="120"/>
    </w:pPr>
    <w:rPr>
      <w:i/>
      <w:color w:val="008000"/>
    </w:rPr>
  </w:style>
  <w:style w:type="character" w:customStyle="1" w:styleId="Phoneticschr">
    <w:name w:val="Phonetics chr"/>
    <w:rsid w:val="004C5F83"/>
    <w:rPr>
      <w:rFonts w:ascii="Charis SIL" w:hAnsi="Charis SIL"/>
    </w:rPr>
  </w:style>
  <w:style w:type="paragraph" w:customStyle="1" w:styleId="RealiaHead">
    <w:name w:val="Realia Head"/>
    <w:basedOn w:val="RealiaText"/>
    <w:rsid w:val="004C5F83"/>
    <w:pPr>
      <w:spacing w:before="240" w:after="60"/>
    </w:pPr>
    <w:rPr>
      <w:b/>
      <w:u w:val="single"/>
    </w:rPr>
  </w:style>
  <w:style w:type="paragraph" w:customStyle="1" w:styleId="TextExample">
    <w:name w:val="Text Example"/>
    <w:basedOn w:val="TextList"/>
    <w:rsid w:val="004C5F83"/>
    <w:rPr>
      <w:i/>
      <w:color w:val="339966"/>
    </w:rPr>
  </w:style>
  <w:style w:type="paragraph" w:customStyle="1" w:styleId="TextReference">
    <w:name w:val="Text Reference"/>
    <w:basedOn w:val="Normal"/>
    <w:rsid w:val="004C5F83"/>
    <w:pPr>
      <w:shd w:val="clear" w:color="auto" w:fill="CCECFF"/>
      <w:tabs>
        <w:tab w:val="left" w:pos="567"/>
      </w:tabs>
      <w:spacing w:after="120"/>
    </w:pPr>
    <w:rPr>
      <w:rFonts w:ascii="Arial" w:hAnsi="Arial" w:cs="Arial"/>
      <w:b/>
      <w:color w:val="000080"/>
      <w:sz w:val="20"/>
      <w:szCs w:val="20"/>
    </w:rPr>
  </w:style>
  <w:style w:type="paragraph" w:customStyle="1" w:styleId="UnitObjectives">
    <w:name w:val="Unit Objectives"/>
    <w:rsid w:val="004C5F83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before="120" w:after="120"/>
      <w:contextualSpacing/>
    </w:pPr>
    <w:rPr>
      <w:sz w:val="24"/>
      <w:szCs w:val="24"/>
    </w:rPr>
  </w:style>
  <w:style w:type="paragraph" w:customStyle="1" w:styleId="UnitObjectivesHead">
    <w:name w:val="Unit Objectives Head"/>
    <w:basedOn w:val="UnitObjectives"/>
    <w:rsid w:val="004C5F83"/>
    <w:rPr>
      <w:b/>
    </w:rPr>
  </w:style>
  <w:style w:type="paragraph" w:customStyle="1" w:styleId="WordChoiceBox">
    <w:name w:val="Word Choice Box"/>
    <w:basedOn w:val="Text"/>
    <w:autoRedefine/>
    <w:rsid w:val="004C5F83"/>
    <w:pPr>
      <w:pBdr>
        <w:top w:val="dashed" w:sz="4" w:space="1" w:color="auto"/>
        <w:left w:val="dashed" w:sz="4" w:space="4" w:color="auto"/>
        <w:bottom w:val="dashed" w:sz="4" w:space="1" w:color="auto"/>
        <w:right w:val="dashed" w:sz="4" w:space="4" w:color="auto"/>
      </w:pBdr>
      <w:spacing w:before="120" w:after="120"/>
      <w:contextualSpacing/>
    </w:pPr>
  </w:style>
  <w:style w:type="paragraph" w:customStyle="1" w:styleId="CommonErrorsHead">
    <w:name w:val="Common Errors Head"/>
    <w:basedOn w:val="VocabularyHead"/>
    <w:rsid w:val="004C5F83"/>
    <w:pPr>
      <w:pBdr>
        <w:top w:val="single" w:sz="4" w:space="1" w:color="008000"/>
        <w:left w:val="single" w:sz="4" w:space="4" w:color="008000"/>
        <w:bottom w:val="single" w:sz="4" w:space="1" w:color="008000"/>
        <w:right w:val="single" w:sz="4" w:space="4" w:color="008000"/>
      </w:pBdr>
    </w:pPr>
  </w:style>
  <w:style w:type="paragraph" w:customStyle="1" w:styleId="CommonErrorsSubhead">
    <w:name w:val="Common Errors Subhead"/>
    <w:basedOn w:val="VocabularySubhead"/>
    <w:rsid w:val="004C5F83"/>
    <w:pPr>
      <w:pBdr>
        <w:top w:val="single" w:sz="4" w:space="1" w:color="008000"/>
        <w:left w:val="single" w:sz="4" w:space="4" w:color="008000"/>
        <w:bottom w:val="single" w:sz="4" w:space="1" w:color="008000"/>
        <w:right w:val="single" w:sz="4" w:space="4" w:color="008000"/>
      </w:pBdr>
    </w:pPr>
  </w:style>
  <w:style w:type="paragraph" w:customStyle="1" w:styleId="CommonErrorsText">
    <w:name w:val="Common Errors Text"/>
    <w:basedOn w:val="VocabularyText"/>
    <w:rsid w:val="004C5F83"/>
    <w:pPr>
      <w:pBdr>
        <w:top w:val="single" w:sz="4" w:space="1" w:color="008000"/>
        <w:left w:val="single" w:sz="4" w:space="4" w:color="008000"/>
        <w:bottom w:val="single" w:sz="4" w:space="1" w:color="008000"/>
        <w:right w:val="single" w:sz="4" w:space="4" w:color="008000"/>
      </w:pBdr>
    </w:pPr>
  </w:style>
  <w:style w:type="paragraph" w:customStyle="1" w:styleId="WritingText">
    <w:name w:val="Writing Text"/>
    <w:basedOn w:val="VocabularyText"/>
    <w:rsid w:val="004C5F83"/>
    <w:pPr>
      <w:pBdr>
        <w:top w:val="single" w:sz="4" w:space="1" w:color="808000"/>
        <w:left w:val="single" w:sz="4" w:space="4" w:color="808000"/>
        <w:bottom w:val="single" w:sz="4" w:space="1" w:color="808000"/>
        <w:right w:val="single" w:sz="4" w:space="4" w:color="808000"/>
      </w:pBdr>
    </w:pPr>
  </w:style>
  <w:style w:type="character" w:customStyle="1" w:styleId="ExampleChr">
    <w:name w:val="Example Chr"/>
    <w:basedOn w:val="DefaultParagraphFont"/>
    <w:rsid w:val="004C5F83"/>
    <w:rPr>
      <w:i/>
      <w:color w:val="339966"/>
    </w:rPr>
  </w:style>
  <w:style w:type="paragraph" w:customStyle="1" w:styleId="WritingSubhead">
    <w:name w:val="Writing Subhead"/>
    <w:basedOn w:val="VocabularySubhead"/>
    <w:rsid w:val="004C5F83"/>
    <w:pPr>
      <w:pBdr>
        <w:top w:val="single" w:sz="4" w:space="1" w:color="808000"/>
        <w:left w:val="single" w:sz="4" w:space="4" w:color="808000"/>
        <w:bottom w:val="single" w:sz="4" w:space="1" w:color="808000"/>
        <w:right w:val="single" w:sz="4" w:space="4" w:color="808000"/>
      </w:pBdr>
    </w:pPr>
  </w:style>
  <w:style w:type="paragraph" w:customStyle="1" w:styleId="WritingHead">
    <w:name w:val="Writing Head"/>
    <w:basedOn w:val="VocabularyHead"/>
    <w:rsid w:val="004C5F83"/>
    <w:pPr>
      <w:pBdr>
        <w:top w:val="single" w:sz="4" w:space="1" w:color="808000"/>
        <w:left w:val="single" w:sz="4" w:space="4" w:color="808000"/>
        <w:bottom w:val="single" w:sz="4" w:space="1" w:color="808000"/>
        <w:right w:val="single" w:sz="4" w:space="4" w:color="808000"/>
      </w:pBdr>
    </w:pPr>
  </w:style>
  <w:style w:type="character" w:styleId="Hyperlink">
    <w:name w:val="Hyperlink"/>
    <w:basedOn w:val="DefaultParagraphFont"/>
    <w:rsid w:val="004C5F83"/>
    <w:rPr>
      <w:color w:val="0000FF" w:themeColor="hyperlink"/>
      <w:u w:val="single"/>
    </w:rPr>
  </w:style>
  <w:style w:type="paragraph" w:styleId="NormalWeb">
    <w:name w:val="Normal (Web)"/>
    <w:basedOn w:val="Normal"/>
    <w:rsid w:val="00C54528"/>
    <w:pPr>
      <w:spacing w:before="100" w:beforeAutospacing="1" w:after="100" w:afterAutospacing="1"/>
    </w:pPr>
  </w:style>
  <w:style w:type="character" w:styleId="Emphasis">
    <w:name w:val="Emphasis"/>
    <w:qFormat/>
    <w:rsid w:val="00EF58C2"/>
    <w:rPr>
      <w:i/>
    </w:rPr>
  </w:style>
  <w:style w:type="character" w:customStyle="1" w:styleId="apple-converted-space">
    <w:name w:val="apple-converted-space"/>
    <w:rsid w:val="00EF58C2"/>
  </w:style>
  <w:style w:type="character" w:styleId="Strong">
    <w:name w:val="Strong"/>
    <w:qFormat/>
    <w:rsid w:val="00EF58C2"/>
    <w:rPr>
      <w:b/>
    </w:rPr>
  </w:style>
  <w:style w:type="character" w:styleId="CommentReference">
    <w:name w:val="annotation reference"/>
    <w:uiPriority w:val="99"/>
    <w:semiHidden/>
    <w:rsid w:val="00C1536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1536A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C1536A"/>
    <w:rPr>
      <w:rFonts w:cs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1536A"/>
    <w:rPr>
      <w:b/>
      <w:bCs/>
    </w:rPr>
  </w:style>
  <w:style w:type="character" w:customStyle="1" w:styleId="CommentSubjectChar">
    <w:name w:val="Comment Subject Char"/>
    <w:link w:val="CommentSubject"/>
    <w:locked/>
    <w:rsid w:val="00C1536A"/>
    <w:rPr>
      <w:rFonts w:cs="Times New Roman"/>
      <w:b/>
      <w:bCs/>
      <w:lang w:val="en-GB" w:eastAsia="en-GB"/>
    </w:rPr>
  </w:style>
  <w:style w:type="paragraph" w:styleId="BalloonText">
    <w:name w:val="Balloon Text"/>
    <w:basedOn w:val="Normal"/>
    <w:link w:val="BalloonTextChar"/>
    <w:semiHidden/>
    <w:rsid w:val="00C1536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locked/>
    <w:rsid w:val="00C1536A"/>
    <w:rPr>
      <w:rFonts w:ascii="Segoe UI" w:hAnsi="Segoe UI" w:cs="Segoe UI"/>
      <w:sz w:val="18"/>
      <w:szCs w:val="18"/>
      <w:lang w:val="en-GB" w:eastAsia="en-GB"/>
    </w:rPr>
  </w:style>
  <w:style w:type="character" w:styleId="FollowedHyperlink">
    <w:name w:val="FollowedHyperlink"/>
    <w:rsid w:val="00176D74"/>
    <w:rPr>
      <w:rFonts w:cs="Times New Roman"/>
      <w:color w:val="954F72"/>
      <w:u w:val="single"/>
    </w:rPr>
  </w:style>
  <w:style w:type="paragraph" w:styleId="BodyText">
    <w:name w:val="Body Text"/>
    <w:basedOn w:val="Normal"/>
    <w:link w:val="BodyTextChar"/>
    <w:unhideWhenUsed/>
    <w:qFormat/>
    <w:rsid w:val="00654791"/>
    <w:pPr>
      <w:spacing w:before="120" w:after="240" w:line="360" w:lineRule="atLeast"/>
      <w:contextualSpacing/>
    </w:pPr>
    <w:rPr>
      <w:rFonts w:ascii="Open Sans" w:hAnsi="Open Sans"/>
    </w:rPr>
  </w:style>
  <w:style w:type="character" w:customStyle="1" w:styleId="BodyTextChar">
    <w:name w:val="Body Text Char"/>
    <w:link w:val="BodyText"/>
    <w:rsid w:val="00654791"/>
    <w:rPr>
      <w:rFonts w:ascii="Open Sans" w:hAnsi="Open Sans"/>
      <w:sz w:val="24"/>
      <w:szCs w:val="24"/>
      <w:lang w:val="en-GB" w:eastAsia="en-GB" w:bidi="ar-SA"/>
    </w:rPr>
  </w:style>
  <w:style w:type="character" w:customStyle="1" w:styleId="ng-binding">
    <w:name w:val="ng-binding"/>
    <w:rsid w:val="00654791"/>
  </w:style>
  <w:style w:type="character" w:customStyle="1" w:styleId="AnswerKeyChar">
    <w:name w:val="Answer Key Char"/>
    <w:link w:val="AnswerKey"/>
    <w:rsid w:val="00654791"/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4C5F83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4C5F8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C5F83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4C5F8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C5F83"/>
    <w:rPr>
      <w:sz w:val="24"/>
      <w:szCs w:val="24"/>
    </w:rPr>
  </w:style>
  <w:style w:type="character" w:customStyle="1" w:styleId="RubricChar">
    <w:name w:val="Rubric Char"/>
    <w:link w:val="Rubric"/>
    <w:rsid w:val="00467B81"/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111674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m\Desktop\H%20Freelance%20Work\Pearson\COMPLETED%20JOBS\GXP%20Tests%20Packages\REFERENCE%20docs\NEW\Tests%20template%20Word%20dot%20vers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Tests template Word dot version</Template>
  <TotalTime>6</TotalTime>
  <Pages>2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Language</vt:lpstr>
    </vt:vector>
  </TitlesOfParts>
  <Company>Pearson</Company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Language</dc:title>
  <dc:creator>Trish Burrow</dc:creator>
  <cp:lastModifiedBy>Robinson, Timothy</cp:lastModifiedBy>
  <cp:revision>5</cp:revision>
  <cp:lastPrinted>2017-10-16T11:57:00Z</cp:lastPrinted>
  <dcterms:created xsi:type="dcterms:W3CDTF">2018-12-11T02:30:00Z</dcterms:created>
  <dcterms:modified xsi:type="dcterms:W3CDTF">2019-01-15T10:23:00Z</dcterms:modified>
</cp:coreProperties>
</file>